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477E" w:rsidRPr="00B222DA" w:rsidRDefault="00C459E0" w:rsidP="0055292B">
      <w:pPr>
        <w:pStyle w:val="Footer"/>
        <w:tabs>
          <w:tab w:val="clear" w:pos="4320"/>
          <w:tab w:val="clear" w:pos="8640"/>
        </w:tabs>
        <w:jc w:val="center"/>
        <w:rPr>
          <w:rFonts w:ascii=".VnTimeH" w:hAnsi=".VnTimeH"/>
          <w:b/>
          <w:spacing w:val="-4"/>
          <w:sz w:val="40"/>
          <w:szCs w:val="40"/>
          <w:lang w:val="pt-BR"/>
        </w:rPr>
      </w:pPr>
      <w:r>
        <w:rPr>
          <w:rFonts w:ascii=".VnTimeH" w:hAnsi=".VnTimeH"/>
          <w:noProof/>
          <w:sz w:val="32"/>
          <w:szCs w:val="32"/>
          <w:lang w:eastAsia="ja-JP"/>
        </w:rPr>
        <w:pict>
          <v:rect id="Rectangle 45" o:spid="_x0000_s1026" style="position:absolute;left:0;text-align:left;margin-left:-4.15pt;margin-top:-6.7pt;width:1052.15pt;height:732.4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" filled="f" strokeweight="2.25pt"/>
        </w:pict>
      </w:r>
      <w:r>
        <w:rPr>
          <w:rFonts w:ascii=".VnTimeH" w:hAnsi=".VnTimeH"/>
          <w:noProof/>
          <w:sz w:val="32"/>
          <w:szCs w:val="32"/>
          <w:lang w:eastAsia="ja-JP"/>
        </w:rPr>
        <w:pict>
          <v:rect id="Rectangle 44" o:spid="_x0000_s1027" style="position:absolute;left:0;text-align:left;margin-left:.3pt;margin-top:-1.2pt;width:1042.95pt;height:722.45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" filled="f"/>
        </w:pict>
      </w:r>
      <w:r w:rsidR="00CB477E" w:rsidRPr="00B222DA">
        <w:rPr>
          <w:rFonts w:ascii=".VnTimeH" w:hAnsi=".VnTimeH"/>
          <w:b/>
          <w:spacing w:val="-4"/>
          <w:sz w:val="40"/>
          <w:szCs w:val="40"/>
          <w:lang w:val="pt-BR"/>
        </w:rPr>
        <w:t>Consulting service for</w:t>
      </w:r>
      <w:r w:rsidR="007B06E6">
        <w:rPr>
          <w:rFonts w:ascii=".VnTimeH" w:hAnsi=".VnTimeH"/>
          <w:b/>
          <w:spacing w:val="-4"/>
          <w:sz w:val="40"/>
          <w:szCs w:val="40"/>
          <w:lang w:val="pt-BR"/>
        </w:rPr>
        <w:t xml:space="preserve"> </w:t>
      </w:r>
      <w:r w:rsidR="00284748">
        <w:rPr>
          <w:rFonts w:ascii=".VnTimeH" w:hAnsi=".VnTimeH"/>
          <w:b/>
          <w:spacing w:val="-4"/>
          <w:sz w:val="40"/>
          <w:szCs w:val="40"/>
          <w:lang w:val="pt-BR"/>
        </w:rPr>
        <w:t>/</w:t>
      </w:r>
      <w:r w:rsidR="007B06E6">
        <w:rPr>
          <w:rFonts w:ascii=".VnTimeH" w:hAnsi=".VnTimeH"/>
          <w:b/>
          <w:spacing w:val="-4"/>
          <w:sz w:val="40"/>
          <w:szCs w:val="40"/>
          <w:lang w:val="pt-BR"/>
        </w:rPr>
        <w:t xml:space="preserve"> </w:t>
      </w:r>
      <w:r w:rsidR="00284748">
        <w:rPr>
          <w:rFonts w:ascii=".VnTimeH" w:hAnsi=".VnTimeH"/>
          <w:b/>
          <w:spacing w:val="-4"/>
          <w:sz w:val="40"/>
          <w:szCs w:val="40"/>
          <w:lang w:val="pt-BR"/>
        </w:rPr>
        <w:t>DÞCH Vô T¦ VÊN</w:t>
      </w:r>
    </w:p>
    <w:p w:rsidR="00CB477E" w:rsidRDefault="00CB477E" w:rsidP="00CB477E">
      <w:pPr>
        <w:jc w:val="center"/>
        <w:rPr>
          <w:rFonts w:ascii=".VnHelvetInsH" w:hAnsi=".VnHelvetInsH"/>
          <w:sz w:val="48"/>
          <w:szCs w:val="48"/>
          <w:lang w:val="pt-BR"/>
        </w:rPr>
      </w:pPr>
      <w:r w:rsidRPr="00380BA9">
        <w:rPr>
          <w:rFonts w:ascii=".VnHelvetInsH" w:hAnsi=".VnHelvetInsH"/>
          <w:sz w:val="48"/>
          <w:szCs w:val="48"/>
          <w:lang w:val="pt-BR"/>
        </w:rPr>
        <w:t xml:space="preserve">Detailed design for da nang </w:t>
      </w:r>
      <w:r w:rsidRPr="00380BA9">
        <w:rPr>
          <w:rFonts w:ascii="Arial" w:hAnsi="Arial" w:cs="Arial"/>
          <w:sz w:val="48"/>
          <w:szCs w:val="48"/>
          <w:lang w:val="pt-BR"/>
        </w:rPr>
        <w:t>–</w:t>
      </w:r>
      <w:r w:rsidRPr="00380BA9">
        <w:rPr>
          <w:rFonts w:ascii=".VnHelvetInsH" w:hAnsi=".VnHelvetInsH"/>
          <w:sz w:val="48"/>
          <w:szCs w:val="48"/>
          <w:lang w:val="pt-BR"/>
        </w:rPr>
        <w:t xml:space="preserve"> quang ngai expressway development project</w:t>
      </w:r>
    </w:p>
    <w:p w:rsidR="00284748" w:rsidRPr="00380BA9" w:rsidRDefault="00284748" w:rsidP="00CB477E">
      <w:pPr>
        <w:jc w:val="center"/>
        <w:rPr>
          <w:rFonts w:ascii=".VnHelvetInsH" w:hAnsi=".VnHelvetInsH"/>
          <w:sz w:val="48"/>
          <w:szCs w:val="48"/>
          <w:lang w:val="pt-BR"/>
        </w:rPr>
      </w:pPr>
      <w:r>
        <w:rPr>
          <w:rFonts w:ascii=".VnHelvetInsH" w:hAnsi=".VnHelvetInsH"/>
          <w:sz w:val="48"/>
          <w:szCs w:val="48"/>
          <w:lang w:val="pt-BR"/>
        </w:rPr>
        <w:t xml:space="preserve">ThiÕt kÕ kü thuËt dù ¸n ®­êng cao tèc ®µ n½ng </w:t>
      </w:r>
      <w:r>
        <w:rPr>
          <w:rFonts w:ascii="Arial" w:hAnsi="Arial" w:cs="Arial"/>
          <w:sz w:val="48"/>
          <w:szCs w:val="48"/>
          <w:lang w:val="pt-BR"/>
        </w:rPr>
        <w:t>–</w:t>
      </w:r>
      <w:r>
        <w:rPr>
          <w:rFonts w:ascii=".VnHelvetInsH" w:hAnsi=".VnHelvetInsH"/>
          <w:sz w:val="48"/>
          <w:szCs w:val="48"/>
          <w:lang w:val="pt-BR"/>
        </w:rPr>
        <w:t xml:space="preserve"> qu¶ng ng·i</w:t>
      </w:r>
    </w:p>
    <w:p w:rsidR="00CB477E" w:rsidRPr="00357A38" w:rsidRDefault="00CB477E" w:rsidP="00CB477E">
      <w:pPr>
        <w:jc w:val="center"/>
        <w:rPr>
          <w:rFonts w:ascii=".VnArial" w:hAnsi=".VnArial"/>
          <w:b/>
          <w:spacing w:val="-4"/>
          <w:sz w:val="36"/>
          <w:szCs w:val="36"/>
          <w:lang w:val="pt-BR"/>
        </w:rPr>
      </w:pPr>
      <w:r w:rsidRPr="00357A38">
        <w:rPr>
          <w:rFonts w:ascii=".VnArial" w:hAnsi=".VnArial"/>
          <w:b/>
          <w:spacing w:val="-4"/>
          <w:sz w:val="36"/>
          <w:szCs w:val="36"/>
          <w:lang w:val="pt-BR"/>
        </w:rPr>
        <w:t>Project ID No.P106235 IDA Credit No.</w:t>
      </w:r>
      <w:r w:rsidR="001E5A3F">
        <w:rPr>
          <w:rFonts w:ascii=".VnArial" w:hAnsi=".VnArial"/>
          <w:b/>
          <w:spacing w:val="-4"/>
          <w:sz w:val="36"/>
          <w:szCs w:val="36"/>
          <w:lang w:val="pt-BR"/>
        </w:rPr>
        <w:t>4779</w:t>
      </w:r>
      <w:r w:rsidRPr="00357A38">
        <w:rPr>
          <w:rFonts w:ascii=".VnArial" w:hAnsi=".VnArial"/>
          <w:b/>
          <w:spacing w:val="-4"/>
          <w:sz w:val="36"/>
          <w:szCs w:val="36"/>
          <w:lang w:val="pt-BR"/>
        </w:rPr>
        <w:t>-VN</w:t>
      </w:r>
    </w:p>
    <w:p w:rsidR="00CB477E" w:rsidRDefault="00CB477E" w:rsidP="00CB477E">
      <w:pPr>
        <w:jc w:val="center"/>
        <w:rPr>
          <w:rFonts w:ascii=".VnTimeH" w:hAnsi=".VnTimeH"/>
          <w:b/>
          <w:color w:val="000080"/>
          <w:spacing w:val="-4"/>
          <w:sz w:val="20"/>
          <w:szCs w:val="32"/>
          <w:lang w:val="pt-BR"/>
        </w:rPr>
      </w:pPr>
    </w:p>
    <w:p w:rsidR="00EF6D8C" w:rsidRPr="0055292B" w:rsidRDefault="00EF6D8C" w:rsidP="00CB477E">
      <w:pPr>
        <w:jc w:val="center"/>
        <w:rPr>
          <w:rFonts w:ascii=".VnTimeH" w:hAnsi=".VnTimeH"/>
          <w:b/>
          <w:color w:val="000080"/>
          <w:spacing w:val="-4"/>
          <w:sz w:val="12"/>
          <w:szCs w:val="32"/>
          <w:lang w:val="pt-BR"/>
        </w:rPr>
      </w:pPr>
    </w:p>
    <w:p w:rsidR="00CB477E" w:rsidRPr="00905F22" w:rsidRDefault="00EF6D8C" w:rsidP="00EF6D8C">
      <w:pPr>
        <w:spacing w:before="120"/>
        <w:jc w:val="center"/>
        <w:rPr>
          <w:rFonts w:ascii=".VnTimeH" w:hAnsi=".VnTimeH"/>
          <w:b/>
          <w:bCs/>
          <w:sz w:val="48"/>
          <w:szCs w:val="48"/>
        </w:rPr>
      </w:pPr>
      <w:r>
        <w:rPr>
          <w:rFonts w:ascii=".VnTimeH" w:hAnsi=".VnTimeH"/>
          <w:b/>
          <w:bCs/>
          <w:sz w:val="48"/>
          <w:szCs w:val="48"/>
        </w:rPr>
        <w:t>DETAIL</w:t>
      </w:r>
      <w:r w:rsidR="0064566E">
        <w:rPr>
          <w:rFonts w:ascii=".VnTimeH" w:hAnsi=".VnTimeH"/>
          <w:b/>
          <w:bCs/>
          <w:sz w:val="48"/>
          <w:szCs w:val="48"/>
        </w:rPr>
        <w:t>ED</w:t>
      </w:r>
      <w:r>
        <w:rPr>
          <w:rFonts w:ascii=".VnTimeH" w:hAnsi=".VnTimeH"/>
          <w:b/>
          <w:bCs/>
          <w:sz w:val="48"/>
          <w:szCs w:val="48"/>
        </w:rPr>
        <w:t xml:space="preserve"> DESIGN</w:t>
      </w:r>
      <w:r w:rsidR="00284748">
        <w:rPr>
          <w:rFonts w:ascii=".VnTimeH" w:hAnsi=".VnTimeH"/>
          <w:b/>
          <w:bCs/>
          <w:sz w:val="48"/>
          <w:szCs w:val="48"/>
        </w:rPr>
        <w:t xml:space="preserve"> / thiÕt</w:t>
      </w:r>
      <w:r w:rsidR="007B06E6">
        <w:rPr>
          <w:rFonts w:ascii=".VnTimeH" w:hAnsi=".VnTimeH"/>
          <w:b/>
          <w:bCs/>
          <w:sz w:val="48"/>
          <w:szCs w:val="48"/>
        </w:rPr>
        <w:t xml:space="preserve"> </w:t>
      </w:r>
      <w:r w:rsidR="00284748">
        <w:rPr>
          <w:rFonts w:ascii=".VnTimeH" w:hAnsi=".VnTimeH"/>
          <w:b/>
          <w:bCs/>
          <w:sz w:val="48"/>
          <w:szCs w:val="48"/>
        </w:rPr>
        <w:t>kÕ</w:t>
      </w:r>
      <w:r w:rsidR="007B06E6">
        <w:rPr>
          <w:rFonts w:ascii=".VnTimeH" w:hAnsi=".VnTimeH"/>
          <w:b/>
          <w:bCs/>
          <w:sz w:val="48"/>
          <w:szCs w:val="48"/>
        </w:rPr>
        <w:t xml:space="preserve"> </w:t>
      </w:r>
      <w:r w:rsidR="00284748">
        <w:rPr>
          <w:rFonts w:ascii=".VnTimeH" w:hAnsi=".VnTimeH"/>
          <w:b/>
          <w:bCs/>
          <w:sz w:val="48"/>
          <w:szCs w:val="48"/>
        </w:rPr>
        <w:t>kü</w:t>
      </w:r>
      <w:r w:rsidR="007B06E6">
        <w:rPr>
          <w:rFonts w:ascii=".VnTimeH" w:hAnsi=".VnTimeH"/>
          <w:b/>
          <w:bCs/>
          <w:sz w:val="48"/>
          <w:szCs w:val="48"/>
        </w:rPr>
        <w:t xml:space="preserve"> </w:t>
      </w:r>
      <w:r w:rsidR="00284748">
        <w:rPr>
          <w:rFonts w:ascii=".VnTimeH" w:hAnsi=".VnTimeH"/>
          <w:b/>
          <w:bCs/>
          <w:sz w:val="48"/>
          <w:szCs w:val="48"/>
        </w:rPr>
        <w:t>thuËt</w:t>
      </w:r>
    </w:p>
    <w:p w:rsidR="00CB477E" w:rsidRDefault="00994F59" w:rsidP="00EF6D8C">
      <w:pPr>
        <w:jc w:val="center"/>
        <w:rPr>
          <w:rFonts w:ascii=".VnTimeH" w:hAnsi=".VnTimeH"/>
          <w:b/>
          <w:bCs/>
          <w:sz w:val="40"/>
          <w:szCs w:val="40"/>
        </w:rPr>
      </w:pPr>
      <w:r>
        <w:rPr>
          <w:rFonts w:ascii=".VnTimeH" w:hAnsi=".VnTimeH"/>
          <w:b/>
          <w:bCs/>
          <w:sz w:val="40"/>
          <w:szCs w:val="40"/>
        </w:rPr>
        <w:t>PACKAGE</w:t>
      </w:r>
      <w:r w:rsidR="007B06E6">
        <w:rPr>
          <w:rFonts w:ascii=".VnTimeH" w:hAnsi=".VnTimeH"/>
          <w:b/>
          <w:bCs/>
          <w:sz w:val="40"/>
          <w:szCs w:val="40"/>
        </w:rPr>
        <w:t xml:space="preserve"> </w:t>
      </w:r>
      <w:r w:rsidR="00284748">
        <w:rPr>
          <w:rFonts w:ascii=".VnTimeH" w:hAnsi=".VnTimeH"/>
          <w:b/>
          <w:bCs/>
          <w:sz w:val="40"/>
          <w:szCs w:val="40"/>
        </w:rPr>
        <w:t>/</w:t>
      </w:r>
      <w:r w:rsidR="007B06E6">
        <w:rPr>
          <w:rFonts w:ascii=".VnTimeH" w:hAnsi=".VnTimeH"/>
          <w:b/>
          <w:bCs/>
          <w:sz w:val="40"/>
          <w:szCs w:val="40"/>
        </w:rPr>
        <w:t xml:space="preserve"> </w:t>
      </w:r>
      <w:r w:rsidR="00284748">
        <w:rPr>
          <w:rFonts w:ascii=".VnTimeH" w:hAnsi=".VnTimeH"/>
          <w:b/>
          <w:bCs/>
          <w:sz w:val="40"/>
          <w:szCs w:val="40"/>
        </w:rPr>
        <w:t>GãI THÇU</w:t>
      </w:r>
      <w:r w:rsidR="001D2131">
        <w:rPr>
          <w:rFonts w:ascii=".VnTimeH" w:hAnsi=".VnTimeH"/>
          <w:b/>
          <w:bCs/>
          <w:sz w:val="40"/>
          <w:szCs w:val="40"/>
        </w:rPr>
        <w:t>:</w:t>
      </w:r>
      <w:r w:rsidR="007B06E6">
        <w:rPr>
          <w:rFonts w:ascii=".VnTimeH" w:hAnsi=".VnTimeH"/>
          <w:b/>
          <w:bCs/>
          <w:sz w:val="40"/>
          <w:szCs w:val="40"/>
        </w:rPr>
        <w:t xml:space="preserve"> </w:t>
      </w:r>
      <w:r w:rsidR="00AC75BF">
        <w:rPr>
          <w:rFonts w:ascii=".VnTimeH" w:hAnsi=".VnTimeH"/>
          <w:b/>
          <w:bCs/>
          <w:sz w:val="40"/>
          <w:szCs w:val="40"/>
        </w:rPr>
        <w:t>14</w:t>
      </w:r>
      <w:r w:rsidR="004E28BF">
        <w:rPr>
          <w:rFonts w:ascii=".VnTimeH" w:hAnsi=".VnTimeH"/>
          <w:b/>
          <w:bCs/>
          <w:sz w:val="40"/>
          <w:szCs w:val="40"/>
        </w:rPr>
        <w:t>B</w:t>
      </w:r>
      <w:r w:rsidR="004C4DE5">
        <w:rPr>
          <w:rFonts w:ascii=".VnTimeH" w:hAnsi=".VnTimeH"/>
          <w:b/>
          <w:bCs/>
          <w:sz w:val="40"/>
          <w:szCs w:val="40"/>
        </w:rPr>
        <w:t>1</w:t>
      </w:r>
      <w:r w:rsidR="0064566E">
        <w:rPr>
          <w:rFonts w:ascii=".VnTimeH" w:hAnsi=".VnTimeH"/>
          <w:b/>
          <w:bCs/>
          <w:sz w:val="40"/>
          <w:szCs w:val="40"/>
        </w:rPr>
        <w:t xml:space="preserve"> (</w:t>
      </w:r>
      <w:r w:rsidR="004E28BF">
        <w:rPr>
          <w:rFonts w:ascii=".VnTimeH" w:hAnsi=".VnTimeH"/>
          <w:b/>
          <w:bCs/>
          <w:sz w:val="40"/>
          <w:szCs w:val="40"/>
        </w:rPr>
        <w:t>km065+000 -:- km</w:t>
      </w:r>
      <w:r w:rsidR="004C4DE5">
        <w:rPr>
          <w:rFonts w:ascii=".VnTimeH" w:hAnsi=".VnTimeH"/>
          <w:b/>
          <w:bCs/>
          <w:sz w:val="40"/>
          <w:szCs w:val="40"/>
        </w:rPr>
        <w:t>099+500</w:t>
      </w:r>
      <w:r w:rsidR="0064566E">
        <w:rPr>
          <w:rFonts w:ascii=".VnTimeH" w:hAnsi=".VnTimeH"/>
          <w:b/>
          <w:bCs/>
          <w:sz w:val="40"/>
          <w:szCs w:val="40"/>
        </w:rPr>
        <w:t>)</w:t>
      </w:r>
    </w:p>
    <w:p w:rsidR="0055292B" w:rsidRDefault="0055292B" w:rsidP="00EF6D8C">
      <w:pPr>
        <w:jc w:val="center"/>
        <w:rPr>
          <w:rFonts w:ascii=".VnTimeH" w:hAnsi=".VnTimeH"/>
          <w:b/>
          <w:bCs/>
          <w:sz w:val="40"/>
          <w:szCs w:val="40"/>
        </w:rPr>
      </w:pPr>
    </w:p>
    <w:p w:rsidR="006E6674" w:rsidRPr="0055292B" w:rsidRDefault="006E6674" w:rsidP="00EF6D8C">
      <w:pPr>
        <w:jc w:val="center"/>
        <w:rPr>
          <w:rFonts w:ascii=".VnTimeH" w:hAnsi=".VnTimeH"/>
          <w:b/>
          <w:bCs/>
          <w:sz w:val="22"/>
          <w:szCs w:val="40"/>
        </w:rPr>
      </w:pPr>
    </w:p>
    <w:p w:rsidR="004D31C5" w:rsidRDefault="004D31C5" w:rsidP="004D31C5">
      <w:pPr>
        <w:jc w:val="center"/>
        <w:rPr>
          <w:rFonts w:ascii=".VnHelvetInsH" w:hAnsi=".VnHelvetInsH"/>
          <w:sz w:val="60"/>
          <w:szCs w:val="48"/>
          <w:lang w:val="pt-BR"/>
        </w:rPr>
      </w:pPr>
      <w:r>
        <w:rPr>
          <w:rFonts w:ascii=".VnBlackH" w:hAnsi=".VnBlackH"/>
          <w:b/>
          <w:bCs/>
          <w:sz w:val="40"/>
          <w:szCs w:val="40"/>
        </w:rPr>
        <w:t>VOLUME 2.</w:t>
      </w:r>
      <w:r w:rsidR="001F5278">
        <w:rPr>
          <w:rFonts w:ascii=".VnBlackH" w:hAnsi=".VnBlackH"/>
          <w:b/>
          <w:bCs/>
          <w:sz w:val="40"/>
          <w:szCs w:val="40"/>
        </w:rPr>
        <w:t>2</w:t>
      </w:r>
      <w:r>
        <w:rPr>
          <w:rFonts w:ascii=".VnBlackH" w:hAnsi=".VnBlackH"/>
          <w:b/>
          <w:bCs/>
          <w:sz w:val="40"/>
          <w:szCs w:val="40"/>
        </w:rPr>
        <w:t>: drawings / tËp 2.</w:t>
      </w:r>
      <w:r w:rsidR="001F5278">
        <w:rPr>
          <w:rFonts w:ascii=".VnBlackH" w:hAnsi=".VnBlackH"/>
          <w:b/>
          <w:bCs/>
          <w:sz w:val="40"/>
          <w:szCs w:val="40"/>
        </w:rPr>
        <w:t>2</w:t>
      </w:r>
      <w:r>
        <w:rPr>
          <w:rFonts w:ascii=".VnBlackH" w:hAnsi=".VnBlackH"/>
          <w:b/>
          <w:bCs/>
          <w:sz w:val="40"/>
          <w:szCs w:val="40"/>
        </w:rPr>
        <w:t>: c¸c b¶n vÏ</w:t>
      </w:r>
    </w:p>
    <w:p w:rsidR="004D31C5" w:rsidRPr="00EC5C87" w:rsidRDefault="004D31C5" w:rsidP="004D31C5">
      <w:pPr>
        <w:jc w:val="center"/>
        <w:rPr>
          <w:rFonts w:ascii="Arial" w:hAnsi="Arial" w:cs="Arial"/>
          <w:b/>
          <w:bCs/>
          <w:sz w:val="38"/>
          <w:szCs w:val="40"/>
        </w:rPr>
      </w:pPr>
      <w:r w:rsidRPr="00EC5C87">
        <w:rPr>
          <w:rFonts w:ascii=".VnHelvetInsH" w:hAnsi=".VnHelvetInsH"/>
          <w:sz w:val="44"/>
          <w:szCs w:val="48"/>
          <w:lang w:val="pt-BR"/>
        </w:rPr>
        <w:t>VOLUME 2.2</w:t>
      </w:r>
      <w:r w:rsidR="001F5278" w:rsidRPr="00EC5C87">
        <w:rPr>
          <w:rFonts w:ascii=".VnHelvetInsH" w:hAnsi=".VnHelvetInsH"/>
          <w:sz w:val="44"/>
          <w:szCs w:val="48"/>
          <w:lang w:val="pt-BR"/>
        </w:rPr>
        <w:t>.1</w:t>
      </w:r>
      <w:r w:rsidRPr="00EC5C87">
        <w:rPr>
          <w:rFonts w:ascii=".VnHelvetInsH" w:hAnsi=".VnHelvetInsH"/>
          <w:sz w:val="44"/>
          <w:szCs w:val="48"/>
          <w:lang w:val="pt-BR"/>
        </w:rPr>
        <w:t xml:space="preserve">: </w:t>
      </w:r>
      <w:r w:rsidR="00AC75BF">
        <w:rPr>
          <w:rFonts w:ascii=".VnHelvetInsH" w:hAnsi=".VnHelvetInsH"/>
          <w:sz w:val="44"/>
          <w:szCs w:val="48"/>
          <w:lang w:val="pt-BR"/>
        </w:rPr>
        <w:t>TRAFFIC</w:t>
      </w:r>
      <w:r w:rsidRPr="00EC5C87">
        <w:rPr>
          <w:rFonts w:ascii=".VnHelvetInsH" w:hAnsi=".VnHelvetInsH"/>
          <w:sz w:val="44"/>
          <w:szCs w:val="48"/>
          <w:lang w:val="pt-BR"/>
        </w:rPr>
        <w:t xml:space="preserve"> </w:t>
      </w:r>
      <w:r w:rsidR="00AC75BF">
        <w:rPr>
          <w:rFonts w:ascii=".VnHelvetInsH" w:hAnsi=".VnHelvetInsH"/>
          <w:sz w:val="44"/>
          <w:szCs w:val="48"/>
          <w:lang w:val="pt-BR"/>
        </w:rPr>
        <w:t xml:space="preserve">SAFETY WORKS </w:t>
      </w:r>
      <w:r w:rsidRPr="00EC5C87">
        <w:rPr>
          <w:rFonts w:ascii=".VnHelvetInsH" w:hAnsi=".VnHelvetInsH"/>
          <w:sz w:val="44"/>
          <w:szCs w:val="48"/>
          <w:lang w:val="pt-BR"/>
        </w:rPr>
        <w:t>/ tËp 2.2</w:t>
      </w:r>
      <w:r w:rsidR="001F5278" w:rsidRPr="00EC5C87">
        <w:rPr>
          <w:rFonts w:ascii=".VnHelvetInsH" w:hAnsi=".VnHelvetInsH"/>
          <w:sz w:val="44"/>
          <w:szCs w:val="48"/>
          <w:lang w:val="pt-BR"/>
        </w:rPr>
        <w:t>.1</w:t>
      </w:r>
      <w:r w:rsidRPr="00EC5C87">
        <w:rPr>
          <w:rFonts w:ascii=".VnHelvetInsH" w:hAnsi=".VnHelvetInsH"/>
          <w:sz w:val="44"/>
          <w:szCs w:val="48"/>
          <w:lang w:val="pt-BR"/>
        </w:rPr>
        <w:t xml:space="preserve">: </w:t>
      </w:r>
      <w:r w:rsidR="00E304C4">
        <w:rPr>
          <w:rFonts w:ascii=".VnHelvetInsH" w:hAnsi=".VnHelvetInsH"/>
          <w:sz w:val="44"/>
          <w:szCs w:val="48"/>
          <w:lang w:val="pt-BR"/>
        </w:rPr>
        <w:t>THIÕT KÕ</w:t>
      </w:r>
      <w:r w:rsidRPr="00EC5C87">
        <w:rPr>
          <w:rFonts w:ascii=".VnHelvetInsH" w:hAnsi=".VnHelvetInsH"/>
          <w:sz w:val="44"/>
          <w:szCs w:val="48"/>
          <w:lang w:val="pt-BR"/>
        </w:rPr>
        <w:t xml:space="preserve"> </w:t>
      </w:r>
      <w:r w:rsidR="00AC75BF">
        <w:rPr>
          <w:rFonts w:ascii=".VnHelvetInsH" w:hAnsi=".VnHelvetInsH"/>
          <w:sz w:val="44"/>
          <w:szCs w:val="48"/>
          <w:lang w:val="pt-BR"/>
        </w:rPr>
        <w:t>AN TOµN GIAO TH¤NG</w:t>
      </w:r>
    </w:p>
    <w:p w:rsidR="00393036" w:rsidRDefault="00393036" w:rsidP="00D51999">
      <w:pPr>
        <w:pStyle w:val="Footer"/>
        <w:tabs>
          <w:tab w:val="clear" w:pos="4320"/>
          <w:tab w:val="clear" w:pos="8640"/>
        </w:tabs>
        <w:spacing w:before="160" w:after="160"/>
        <w:rPr>
          <w:sz w:val="2"/>
        </w:rPr>
      </w:pPr>
    </w:p>
    <w:p w:rsidR="00AE190D" w:rsidRPr="00440E16" w:rsidRDefault="00AE190D" w:rsidP="00D51999">
      <w:pPr>
        <w:pStyle w:val="Footer"/>
        <w:tabs>
          <w:tab w:val="clear" w:pos="4320"/>
          <w:tab w:val="clear" w:pos="8640"/>
        </w:tabs>
        <w:spacing w:before="160" w:after="160"/>
        <w:rPr>
          <w:sz w:val="2"/>
        </w:rPr>
      </w:pPr>
    </w:p>
    <w:tbl>
      <w:tblPr>
        <w:tblW w:w="0" w:type="auto"/>
        <w:jc w:val="center"/>
        <w:tblInd w:w="69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35"/>
        <w:gridCol w:w="2891"/>
        <w:gridCol w:w="2891"/>
        <w:gridCol w:w="2892"/>
        <w:gridCol w:w="2892"/>
      </w:tblGrid>
      <w:tr w:rsidR="00462AE4" w:rsidTr="0055292B">
        <w:trPr>
          <w:jc w:val="center"/>
        </w:trPr>
        <w:tc>
          <w:tcPr>
            <w:tcW w:w="2035" w:type="dxa"/>
            <w:vAlign w:val="center"/>
          </w:tcPr>
          <w:p w:rsidR="00462AE4" w:rsidRPr="00351087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</w:p>
        </w:tc>
        <w:tc>
          <w:tcPr>
            <w:tcW w:w="2891" w:type="dxa"/>
            <w:vAlign w:val="center"/>
          </w:tcPr>
          <w:p w:rsidR="00462AE4" w:rsidRDefault="00462AE4" w:rsidP="00284748">
            <w:pPr>
              <w:spacing w:before="80" w:after="80"/>
              <w:jc w:val="center"/>
              <w:rPr>
                <w:b/>
                <w:szCs w:val="28"/>
              </w:rPr>
            </w:pPr>
            <w:r w:rsidRPr="00351087">
              <w:rPr>
                <w:b/>
                <w:szCs w:val="28"/>
              </w:rPr>
              <w:t>Prepared</w:t>
            </w:r>
            <w:r>
              <w:rPr>
                <w:b/>
                <w:szCs w:val="28"/>
              </w:rPr>
              <w:t xml:space="preserve"> by</w:t>
            </w:r>
          </w:p>
          <w:p w:rsidR="00462AE4" w:rsidRPr="00351087" w:rsidRDefault="00462AE4" w:rsidP="00284748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/ Thùc</w:t>
            </w:r>
            <w:r w:rsidR="00396A19">
              <w:rPr>
                <w:b/>
                <w:szCs w:val="28"/>
              </w:rPr>
              <w:t xml:space="preserve"> </w:t>
            </w:r>
            <w:r>
              <w:rPr>
                <w:b/>
                <w:szCs w:val="28"/>
              </w:rPr>
              <w:t>hiÖn</w:t>
            </w:r>
          </w:p>
        </w:tc>
        <w:tc>
          <w:tcPr>
            <w:tcW w:w="2891" w:type="dxa"/>
            <w:vAlign w:val="center"/>
          </w:tcPr>
          <w:p w:rsidR="00462AE4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  <w:r w:rsidRPr="00351087">
              <w:rPr>
                <w:b/>
                <w:szCs w:val="28"/>
              </w:rPr>
              <w:t>Checked</w:t>
            </w:r>
            <w:r>
              <w:rPr>
                <w:b/>
                <w:szCs w:val="28"/>
              </w:rPr>
              <w:t xml:space="preserve"> by</w:t>
            </w:r>
          </w:p>
          <w:p w:rsidR="00462AE4" w:rsidRPr="00351087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 xml:space="preserve"> / KiÓm</w:t>
            </w:r>
            <w:r w:rsidR="00396A19">
              <w:rPr>
                <w:b/>
                <w:szCs w:val="28"/>
              </w:rPr>
              <w:t xml:space="preserve"> </w:t>
            </w:r>
            <w:r>
              <w:rPr>
                <w:b/>
                <w:szCs w:val="28"/>
              </w:rPr>
              <w:t>tra</w:t>
            </w:r>
          </w:p>
        </w:tc>
        <w:tc>
          <w:tcPr>
            <w:tcW w:w="2892" w:type="dxa"/>
          </w:tcPr>
          <w:p w:rsidR="00462AE4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 xml:space="preserve">Quality </w:t>
            </w:r>
            <w:r w:rsidR="00D67114">
              <w:rPr>
                <w:b/>
                <w:szCs w:val="28"/>
              </w:rPr>
              <w:t>C</w:t>
            </w:r>
            <w:r>
              <w:rPr>
                <w:b/>
                <w:szCs w:val="28"/>
              </w:rPr>
              <w:t xml:space="preserve">ontrol </w:t>
            </w:r>
            <w:r w:rsidR="002A302B">
              <w:rPr>
                <w:b/>
                <w:szCs w:val="28"/>
              </w:rPr>
              <w:t>by</w:t>
            </w:r>
          </w:p>
          <w:p w:rsidR="00462AE4" w:rsidRPr="00351087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/ KCS</w:t>
            </w:r>
          </w:p>
        </w:tc>
        <w:tc>
          <w:tcPr>
            <w:tcW w:w="2892" w:type="dxa"/>
            <w:vAlign w:val="center"/>
          </w:tcPr>
          <w:p w:rsidR="00462AE4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  <w:r w:rsidRPr="00351087">
              <w:rPr>
                <w:b/>
                <w:szCs w:val="28"/>
              </w:rPr>
              <w:t>Approved</w:t>
            </w:r>
            <w:r>
              <w:rPr>
                <w:b/>
                <w:szCs w:val="28"/>
              </w:rPr>
              <w:t xml:space="preserve"> by</w:t>
            </w:r>
          </w:p>
          <w:p w:rsidR="00462AE4" w:rsidRPr="00351087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 xml:space="preserve"> / DuyÖt</w:t>
            </w:r>
          </w:p>
        </w:tc>
      </w:tr>
      <w:tr w:rsidR="00462AE4" w:rsidRPr="00462AE4" w:rsidTr="0055292B">
        <w:trPr>
          <w:jc w:val="center"/>
        </w:trPr>
        <w:tc>
          <w:tcPr>
            <w:tcW w:w="2035" w:type="dxa"/>
            <w:vAlign w:val="center"/>
          </w:tcPr>
          <w:p w:rsidR="00462AE4" w:rsidRPr="00351087" w:rsidRDefault="00462AE4" w:rsidP="0064566E">
            <w:pPr>
              <w:spacing w:before="80" w:after="80"/>
              <w:rPr>
                <w:b/>
                <w:szCs w:val="28"/>
              </w:rPr>
            </w:pPr>
            <w:r>
              <w:rPr>
                <w:b/>
                <w:szCs w:val="28"/>
              </w:rPr>
              <w:t>Name / Tªn</w:t>
            </w:r>
          </w:p>
        </w:tc>
        <w:tc>
          <w:tcPr>
            <w:tcW w:w="2891" w:type="dxa"/>
            <w:vAlign w:val="center"/>
          </w:tcPr>
          <w:p w:rsidR="00462AE4" w:rsidRPr="00351087" w:rsidRDefault="00680606" w:rsidP="0064566E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Hoang Duc Chau</w:t>
            </w:r>
          </w:p>
        </w:tc>
        <w:tc>
          <w:tcPr>
            <w:tcW w:w="2891" w:type="dxa"/>
            <w:vAlign w:val="center"/>
          </w:tcPr>
          <w:p w:rsidR="00462AE4" w:rsidRPr="00351087" w:rsidRDefault="00AF5E9A" w:rsidP="0064566E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Takayasu Nagai</w:t>
            </w:r>
          </w:p>
        </w:tc>
        <w:tc>
          <w:tcPr>
            <w:tcW w:w="2892" w:type="dxa"/>
          </w:tcPr>
          <w:p w:rsidR="00462AE4" w:rsidRDefault="00462AE4" w:rsidP="00462AE4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Nguyen Manh Chung</w:t>
            </w:r>
          </w:p>
        </w:tc>
        <w:tc>
          <w:tcPr>
            <w:tcW w:w="2892" w:type="dxa"/>
            <w:vAlign w:val="center"/>
          </w:tcPr>
          <w:p w:rsidR="00462AE4" w:rsidRPr="00351087" w:rsidRDefault="00462AE4" w:rsidP="00462AE4">
            <w:pPr>
              <w:spacing w:before="80" w:after="80"/>
              <w:jc w:val="center"/>
              <w:rPr>
                <w:b/>
                <w:szCs w:val="28"/>
              </w:rPr>
            </w:pPr>
            <w:r w:rsidRPr="00462AE4">
              <w:rPr>
                <w:b/>
                <w:szCs w:val="28"/>
              </w:rPr>
              <w:t>Ichizuru Ishimoto</w:t>
            </w:r>
          </w:p>
        </w:tc>
      </w:tr>
      <w:tr w:rsidR="00462AE4" w:rsidTr="0055292B">
        <w:trPr>
          <w:jc w:val="center"/>
        </w:trPr>
        <w:tc>
          <w:tcPr>
            <w:tcW w:w="2035" w:type="dxa"/>
            <w:vAlign w:val="center"/>
          </w:tcPr>
          <w:p w:rsidR="00462AE4" w:rsidRPr="00351087" w:rsidRDefault="00462AE4" w:rsidP="0064566E">
            <w:pPr>
              <w:spacing w:before="80" w:after="80"/>
              <w:rPr>
                <w:b/>
                <w:szCs w:val="28"/>
              </w:rPr>
            </w:pPr>
            <w:r>
              <w:rPr>
                <w:b/>
                <w:szCs w:val="28"/>
              </w:rPr>
              <w:t>Signature / Ký</w:t>
            </w:r>
          </w:p>
        </w:tc>
        <w:tc>
          <w:tcPr>
            <w:tcW w:w="2891" w:type="dxa"/>
            <w:vAlign w:val="center"/>
          </w:tcPr>
          <w:p w:rsidR="00462AE4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</w:p>
          <w:p w:rsidR="00345D30" w:rsidRPr="00351087" w:rsidRDefault="00345D30" w:rsidP="0064566E">
            <w:pPr>
              <w:spacing w:before="80" w:after="80"/>
              <w:jc w:val="center"/>
              <w:rPr>
                <w:b/>
                <w:szCs w:val="28"/>
              </w:rPr>
            </w:pPr>
          </w:p>
        </w:tc>
        <w:tc>
          <w:tcPr>
            <w:tcW w:w="2891" w:type="dxa"/>
            <w:vAlign w:val="center"/>
          </w:tcPr>
          <w:p w:rsidR="00462AE4" w:rsidRPr="00351087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</w:p>
        </w:tc>
        <w:tc>
          <w:tcPr>
            <w:tcW w:w="2892" w:type="dxa"/>
          </w:tcPr>
          <w:p w:rsidR="00462AE4" w:rsidRPr="00351087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</w:p>
        </w:tc>
        <w:tc>
          <w:tcPr>
            <w:tcW w:w="2892" w:type="dxa"/>
            <w:vAlign w:val="center"/>
          </w:tcPr>
          <w:p w:rsidR="00462AE4" w:rsidRPr="00351087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</w:p>
        </w:tc>
      </w:tr>
      <w:tr w:rsidR="00D57E57" w:rsidTr="00B868DC">
        <w:trPr>
          <w:jc w:val="center"/>
        </w:trPr>
        <w:tc>
          <w:tcPr>
            <w:tcW w:w="2035" w:type="dxa"/>
            <w:vAlign w:val="center"/>
          </w:tcPr>
          <w:p w:rsidR="00D57E57" w:rsidRPr="00351087" w:rsidRDefault="00D57E57" w:rsidP="0064566E">
            <w:pPr>
              <w:spacing w:before="80" w:after="80"/>
              <w:rPr>
                <w:b/>
                <w:szCs w:val="28"/>
              </w:rPr>
            </w:pPr>
            <w:r>
              <w:rPr>
                <w:b/>
                <w:szCs w:val="28"/>
              </w:rPr>
              <w:t>Date / Ngµy</w:t>
            </w:r>
          </w:p>
        </w:tc>
        <w:tc>
          <w:tcPr>
            <w:tcW w:w="2891" w:type="dxa"/>
            <w:vAlign w:val="center"/>
          </w:tcPr>
          <w:p w:rsidR="00D57E57" w:rsidRPr="00345D30" w:rsidRDefault="00C459E0" w:rsidP="00345D30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Dec</w:t>
            </w:r>
            <w:r w:rsidR="00D57E57">
              <w:rPr>
                <w:b/>
                <w:szCs w:val="28"/>
              </w:rPr>
              <w:t xml:space="preserve"> </w:t>
            </w:r>
            <w:r>
              <w:rPr>
                <w:b/>
                <w:szCs w:val="28"/>
              </w:rPr>
              <w:t>16</w:t>
            </w:r>
            <w:r w:rsidR="00D57E57" w:rsidRPr="00345D30">
              <w:rPr>
                <w:rFonts w:hint="eastAsia"/>
                <w:b/>
                <w:szCs w:val="28"/>
              </w:rPr>
              <w:t>, 201</w:t>
            </w:r>
            <w:r w:rsidR="00680606">
              <w:rPr>
                <w:b/>
                <w:szCs w:val="28"/>
              </w:rPr>
              <w:t>4</w:t>
            </w:r>
          </w:p>
          <w:p w:rsidR="00D57E57" w:rsidRPr="00345D30" w:rsidRDefault="00D57E57" w:rsidP="00C459E0">
            <w:pPr>
              <w:spacing w:before="80" w:after="80"/>
              <w:jc w:val="center"/>
              <w:rPr>
                <w:b/>
                <w:szCs w:val="28"/>
              </w:rPr>
            </w:pPr>
            <w:r w:rsidRPr="00345D30">
              <w:rPr>
                <w:rFonts w:hint="eastAsia"/>
                <w:b/>
                <w:szCs w:val="28"/>
              </w:rPr>
              <w:t>(</w:t>
            </w:r>
            <w:r w:rsidR="00C459E0">
              <w:rPr>
                <w:b/>
                <w:szCs w:val="28"/>
              </w:rPr>
              <w:t>16</w:t>
            </w:r>
            <w:r w:rsidRPr="00345D30">
              <w:rPr>
                <w:b/>
                <w:szCs w:val="28"/>
              </w:rPr>
              <w:t>/</w:t>
            </w:r>
            <w:r w:rsidR="00C459E0">
              <w:rPr>
                <w:b/>
                <w:szCs w:val="28"/>
              </w:rPr>
              <w:t>12</w:t>
            </w:r>
            <w:r w:rsidRPr="00345D30">
              <w:rPr>
                <w:b/>
                <w:szCs w:val="28"/>
              </w:rPr>
              <w:t>/201</w:t>
            </w:r>
            <w:r w:rsidR="00680606">
              <w:rPr>
                <w:b/>
                <w:szCs w:val="28"/>
              </w:rPr>
              <w:t>4</w:t>
            </w:r>
            <w:r w:rsidRPr="00345D30">
              <w:rPr>
                <w:rFonts w:hint="eastAsia"/>
                <w:b/>
                <w:szCs w:val="28"/>
              </w:rPr>
              <w:t>)</w:t>
            </w:r>
          </w:p>
        </w:tc>
        <w:tc>
          <w:tcPr>
            <w:tcW w:w="2891" w:type="dxa"/>
            <w:vAlign w:val="center"/>
          </w:tcPr>
          <w:p w:rsidR="00C459E0" w:rsidRPr="00345D30" w:rsidRDefault="00C459E0" w:rsidP="00C459E0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Dec 16</w:t>
            </w:r>
            <w:r w:rsidRPr="00345D30">
              <w:rPr>
                <w:rFonts w:hint="eastAsia"/>
                <w:b/>
                <w:szCs w:val="28"/>
              </w:rPr>
              <w:t>, 201</w:t>
            </w:r>
            <w:r>
              <w:rPr>
                <w:b/>
                <w:szCs w:val="28"/>
              </w:rPr>
              <w:t>4</w:t>
            </w:r>
          </w:p>
          <w:p w:rsidR="00D57E57" w:rsidRPr="00345D30" w:rsidRDefault="00C459E0" w:rsidP="00C459E0">
            <w:pPr>
              <w:spacing w:before="80" w:after="80"/>
              <w:jc w:val="center"/>
              <w:rPr>
                <w:b/>
                <w:szCs w:val="28"/>
              </w:rPr>
            </w:pPr>
            <w:r w:rsidRPr="00345D30">
              <w:rPr>
                <w:rFonts w:hint="eastAsia"/>
                <w:b/>
                <w:szCs w:val="28"/>
              </w:rPr>
              <w:t>(</w:t>
            </w:r>
            <w:r>
              <w:rPr>
                <w:b/>
                <w:szCs w:val="28"/>
              </w:rPr>
              <w:t>16</w:t>
            </w:r>
            <w:r w:rsidRPr="00345D30">
              <w:rPr>
                <w:b/>
                <w:szCs w:val="28"/>
              </w:rPr>
              <w:t>/</w:t>
            </w:r>
            <w:r>
              <w:rPr>
                <w:b/>
                <w:szCs w:val="28"/>
              </w:rPr>
              <w:t>12</w:t>
            </w:r>
            <w:r w:rsidRPr="00345D30">
              <w:rPr>
                <w:b/>
                <w:szCs w:val="28"/>
              </w:rPr>
              <w:t>/201</w:t>
            </w:r>
            <w:r>
              <w:rPr>
                <w:b/>
                <w:szCs w:val="28"/>
              </w:rPr>
              <w:t>4</w:t>
            </w:r>
            <w:r w:rsidRPr="00345D30">
              <w:rPr>
                <w:rFonts w:hint="eastAsia"/>
                <w:b/>
                <w:szCs w:val="28"/>
              </w:rPr>
              <w:t>)</w:t>
            </w:r>
          </w:p>
        </w:tc>
        <w:tc>
          <w:tcPr>
            <w:tcW w:w="2892" w:type="dxa"/>
            <w:vAlign w:val="center"/>
          </w:tcPr>
          <w:p w:rsidR="00C459E0" w:rsidRPr="00345D30" w:rsidRDefault="00C459E0" w:rsidP="00C459E0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Dec 16</w:t>
            </w:r>
            <w:r w:rsidRPr="00345D30">
              <w:rPr>
                <w:rFonts w:hint="eastAsia"/>
                <w:b/>
                <w:szCs w:val="28"/>
              </w:rPr>
              <w:t>, 201</w:t>
            </w:r>
            <w:r>
              <w:rPr>
                <w:b/>
                <w:szCs w:val="28"/>
              </w:rPr>
              <w:t>4</w:t>
            </w:r>
          </w:p>
          <w:p w:rsidR="00D57E57" w:rsidRPr="00345D30" w:rsidRDefault="00C459E0" w:rsidP="00C459E0">
            <w:pPr>
              <w:spacing w:before="80" w:after="80"/>
              <w:jc w:val="center"/>
              <w:rPr>
                <w:b/>
                <w:szCs w:val="28"/>
              </w:rPr>
            </w:pPr>
            <w:r w:rsidRPr="00345D30">
              <w:rPr>
                <w:rFonts w:hint="eastAsia"/>
                <w:b/>
                <w:szCs w:val="28"/>
              </w:rPr>
              <w:t>(</w:t>
            </w:r>
            <w:r>
              <w:rPr>
                <w:b/>
                <w:szCs w:val="28"/>
              </w:rPr>
              <w:t>16</w:t>
            </w:r>
            <w:r w:rsidRPr="00345D30">
              <w:rPr>
                <w:b/>
                <w:szCs w:val="28"/>
              </w:rPr>
              <w:t>/</w:t>
            </w:r>
            <w:r>
              <w:rPr>
                <w:b/>
                <w:szCs w:val="28"/>
              </w:rPr>
              <w:t>12</w:t>
            </w:r>
            <w:r w:rsidRPr="00345D30">
              <w:rPr>
                <w:b/>
                <w:szCs w:val="28"/>
              </w:rPr>
              <w:t>/201</w:t>
            </w:r>
            <w:r>
              <w:rPr>
                <w:b/>
                <w:szCs w:val="28"/>
              </w:rPr>
              <w:t>4</w:t>
            </w:r>
            <w:r w:rsidRPr="00345D30">
              <w:rPr>
                <w:rFonts w:hint="eastAsia"/>
                <w:b/>
                <w:szCs w:val="28"/>
              </w:rPr>
              <w:t>)</w:t>
            </w:r>
          </w:p>
        </w:tc>
        <w:tc>
          <w:tcPr>
            <w:tcW w:w="2892" w:type="dxa"/>
            <w:vAlign w:val="center"/>
          </w:tcPr>
          <w:p w:rsidR="00C459E0" w:rsidRPr="00345D30" w:rsidRDefault="00C459E0" w:rsidP="00C459E0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Dec 16</w:t>
            </w:r>
            <w:r w:rsidRPr="00345D30">
              <w:rPr>
                <w:rFonts w:hint="eastAsia"/>
                <w:b/>
                <w:szCs w:val="28"/>
              </w:rPr>
              <w:t>, 201</w:t>
            </w:r>
            <w:r>
              <w:rPr>
                <w:b/>
                <w:szCs w:val="28"/>
              </w:rPr>
              <w:t>4</w:t>
            </w:r>
          </w:p>
          <w:p w:rsidR="00D57E57" w:rsidRPr="00345D30" w:rsidRDefault="00C459E0" w:rsidP="00C459E0">
            <w:pPr>
              <w:spacing w:before="80" w:after="80"/>
              <w:jc w:val="center"/>
              <w:rPr>
                <w:b/>
                <w:szCs w:val="28"/>
              </w:rPr>
            </w:pPr>
            <w:r w:rsidRPr="00345D30">
              <w:rPr>
                <w:rFonts w:hint="eastAsia"/>
                <w:b/>
                <w:szCs w:val="28"/>
              </w:rPr>
              <w:t>(</w:t>
            </w:r>
            <w:r>
              <w:rPr>
                <w:b/>
                <w:szCs w:val="28"/>
              </w:rPr>
              <w:t>16</w:t>
            </w:r>
            <w:r w:rsidRPr="00345D30">
              <w:rPr>
                <w:b/>
                <w:szCs w:val="28"/>
              </w:rPr>
              <w:t>/</w:t>
            </w:r>
            <w:r>
              <w:rPr>
                <w:b/>
                <w:szCs w:val="28"/>
              </w:rPr>
              <w:t>12</w:t>
            </w:r>
            <w:r w:rsidRPr="00345D30">
              <w:rPr>
                <w:b/>
                <w:szCs w:val="28"/>
              </w:rPr>
              <w:t>/201</w:t>
            </w:r>
            <w:r>
              <w:rPr>
                <w:b/>
                <w:szCs w:val="28"/>
              </w:rPr>
              <w:t>4</w:t>
            </w:r>
            <w:r w:rsidRPr="00345D30">
              <w:rPr>
                <w:rFonts w:hint="eastAsia"/>
                <w:b/>
                <w:szCs w:val="28"/>
              </w:rPr>
              <w:t>)</w:t>
            </w:r>
          </w:p>
        </w:tc>
      </w:tr>
    </w:tbl>
    <w:p w:rsidR="008C4FA8" w:rsidRPr="006E6674" w:rsidRDefault="008C4FA8" w:rsidP="00D51999">
      <w:pPr>
        <w:pStyle w:val="Footer"/>
        <w:tabs>
          <w:tab w:val="clear" w:pos="4320"/>
          <w:tab w:val="clear" w:pos="8640"/>
        </w:tabs>
        <w:spacing w:before="160" w:after="160"/>
        <w:rPr>
          <w:sz w:val="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11165"/>
        <w:gridCol w:w="9605"/>
      </w:tblGrid>
      <w:tr w:rsidR="00440E16" w:rsidTr="00F24701">
        <w:tc>
          <w:tcPr>
            <w:tcW w:w="11165" w:type="dxa"/>
          </w:tcPr>
          <w:p w:rsidR="00440E16" w:rsidRDefault="00440E16" w:rsidP="00D51999">
            <w:pPr>
              <w:pStyle w:val="Footer"/>
              <w:tabs>
                <w:tab w:val="clear" w:pos="4320"/>
                <w:tab w:val="clear" w:pos="8640"/>
              </w:tabs>
              <w:spacing w:before="160" w:after="160"/>
            </w:pPr>
          </w:p>
        </w:tc>
        <w:tc>
          <w:tcPr>
            <w:tcW w:w="9605" w:type="dxa"/>
          </w:tcPr>
          <w:p w:rsidR="000A122B" w:rsidRPr="00C459E0" w:rsidRDefault="00934895" w:rsidP="00A4255F">
            <w:pPr>
              <w:pStyle w:val="Footer"/>
              <w:tabs>
                <w:tab w:val="clear" w:pos="4320"/>
                <w:tab w:val="clear" w:pos="8640"/>
              </w:tabs>
              <w:rPr>
                <w:b/>
                <w:szCs w:val="28"/>
                <w:lang w:val="fr-BE"/>
              </w:rPr>
            </w:pPr>
            <w:r>
              <w:rPr>
                <w:b/>
                <w:szCs w:val="28"/>
                <w:lang w:val="pt-BR"/>
              </w:rPr>
              <w:t xml:space="preserve">THE JOINT VENTURE OF </w:t>
            </w:r>
            <w:r w:rsidRPr="000A122B">
              <w:rPr>
                <w:b/>
                <w:szCs w:val="28"/>
                <w:lang w:val="pt-BR"/>
              </w:rPr>
              <w:t>NK-NE-CHODAI-TEC</w:t>
            </w:r>
            <w:r w:rsidR="00F24701">
              <w:rPr>
                <w:b/>
                <w:szCs w:val="28"/>
                <w:lang w:val="pt-BR"/>
              </w:rPr>
              <w:t xml:space="preserve"> </w:t>
            </w:r>
            <w:r w:rsidR="00284748">
              <w:rPr>
                <w:b/>
                <w:szCs w:val="28"/>
                <w:lang w:val="pt-BR"/>
              </w:rPr>
              <w:t>/</w:t>
            </w:r>
            <w:r w:rsidR="00F24701">
              <w:rPr>
                <w:b/>
                <w:szCs w:val="28"/>
                <w:lang w:val="pt-BR"/>
              </w:rPr>
              <w:t xml:space="preserve"> </w:t>
            </w:r>
            <w:r w:rsidR="00284748" w:rsidRPr="00284748">
              <w:rPr>
                <w:rFonts w:ascii=".VnTimeH" w:hAnsi=".VnTimeH"/>
                <w:b/>
                <w:szCs w:val="28"/>
                <w:lang w:val="pt-BR"/>
              </w:rPr>
              <w:t>LI£N DANH T¦ VÊN</w:t>
            </w:r>
          </w:p>
          <w:p w:rsidR="00440E16" w:rsidRPr="0078335B" w:rsidRDefault="00C06DE9" w:rsidP="00F24701">
            <w:pPr>
              <w:pStyle w:val="Footer"/>
              <w:tabs>
                <w:tab w:val="clear" w:pos="4320"/>
                <w:tab w:val="clear" w:pos="8640"/>
              </w:tabs>
              <w:spacing w:before="160" w:after="160"/>
              <w:jc w:val="center"/>
              <w:rPr>
                <w:b/>
              </w:rPr>
            </w:pPr>
            <w:r>
              <w:rPr>
                <w:b/>
              </w:rPr>
              <w:t>Project M</w:t>
            </w:r>
            <w:r w:rsidR="000B1041" w:rsidRPr="0078335B">
              <w:rPr>
                <w:b/>
              </w:rPr>
              <w:t>anager</w:t>
            </w:r>
            <w:r w:rsidR="00284748">
              <w:rPr>
                <w:b/>
              </w:rPr>
              <w:t>/ Gi¸m §èc</w:t>
            </w:r>
            <w:r w:rsidR="007F7A6A">
              <w:rPr>
                <w:b/>
              </w:rPr>
              <w:t xml:space="preserve"> </w:t>
            </w:r>
            <w:r w:rsidR="00284748">
              <w:rPr>
                <w:b/>
              </w:rPr>
              <w:t>Dù ¸n</w:t>
            </w:r>
          </w:p>
          <w:p w:rsidR="00440E16" w:rsidRPr="00EF6D8C" w:rsidRDefault="00440E16" w:rsidP="00EA45A5">
            <w:pPr>
              <w:pStyle w:val="Footer"/>
              <w:tabs>
                <w:tab w:val="clear" w:pos="4320"/>
                <w:tab w:val="clear" w:pos="8640"/>
              </w:tabs>
              <w:spacing w:before="160" w:after="160"/>
              <w:jc w:val="center"/>
              <w:rPr>
                <w:rFonts w:ascii=".VnTimeH" w:hAnsi=".VnTimeH"/>
                <w:sz w:val="54"/>
              </w:rPr>
            </w:pPr>
          </w:p>
          <w:p w:rsidR="00EF6D8C" w:rsidRPr="000A122B" w:rsidRDefault="00EF6D8C" w:rsidP="00EA45A5">
            <w:pPr>
              <w:pStyle w:val="Footer"/>
              <w:tabs>
                <w:tab w:val="clear" w:pos="4320"/>
                <w:tab w:val="clear" w:pos="8640"/>
              </w:tabs>
              <w:spacing w:before="160" w:after="160"/>
              <w:jc w:val="center"/>
              <w:rPr>
                <w:rFonts w:ascii=".VnTimeH" w:hAnsi=".VnTimeH"/>
                <w:sz w:val="74"/>
              </w:rPr>
            </w:pPr>
          </w:p>
          <w:p w:rsidR="00440E16" w:rsidRPr="000B1041" w:rsidRDefault="000B1041" w:rsidP="00EA45A5">
            <w:pPr>
              <w:pStyle w:val="Footer"/>
              <w:tabs>
                <w:tab w:val="clear" w:pos="4320"/>
                <w:tab w:val="clear" w:pos="8640"/>
              </w:tabs>
              <w:spacing w:before="160" w:after="160"/>
              <w:jc w:val="center"/>
              <w:rPr>
                <w:rFonts w:ascii=".VnTimeH" w:hAnsi=".VnTimeH"/>
                <w:b/>
              </w:rPr>
            </w:pPr>
            <w:r w:rsidRPr="007435B6">
              <w:rPr>
                <w:b/>
                <w:sz w:val="30"/>
              </w:rPr>
              <w:t>Ichizuru</w:t>
            </w:r>
            <w:r w:rsidR="001F4515">
              <w:rPr>
                <w:b/>
                <w:sz w:val="30"/>
              </w:rPr>
              <w:t xml:space="preserve"> </w:t>
            </w:r>
            <w:r w:rsidR="00DE05C5" w:rsidRPr="000B1041">
              <w:rPr>
                <w:rFonts w:ascii=".VnTimeH" w:hAnsi=".VnTimeH"/>
                <w:b/>
                <w:sz w:val="30"/>
              </w:rPr>
              <w:t>Ishimoto</w:t>
            </w:r>
          </w:p>
        </w:tc>
      </w:tr>
    </w:tbl>
    <w:p w:rsidR="00031E1B" w:rsidRPr="00440E16" w:rsidRDefault="00031E1B" w:rsidP="00D51999">
      <w:pPr>
        <w:pStyle w:val="Footer"/>
        <w:tabs>
          <w:tab w:val="clear" w:pos="4320"/>
          <w:tab w:val="clear" w:pos="8640"/>
        </w:tabs>
        <w:spacing w:before="160" w:after="160"/>
        <w:rPr>
          <w:sz w:val="2"/>
        </w:rPr>
      </w:pPr>
    </w:p>
    <w:p w:rsidR="008E4A2C" w:rsidRDefault="00C022F7" w:rsidP="00440E16">
      <w:pPr>
        <w:pStyle w:val="Footer"/>
        <w:tabs>
          <w:tab w:val="clear" w:pos="4320"/>
          <w:tab w:val="clear" w:pos="8640"/>
        </w:tabs>
        <w:jc w:val="center"/>
        <w:rPr>
          <w:b/>
          <w:sz w:val="30"/>
          <w:szCs w:val="30"/>
        </w:rPr>
      </w:pPr>
      <w:r w:rsidRPr="0043547E">
        <w:rPr>
          <w:b/>
          <w:sz w:val="30"/>
          <w:szCs w:val="30"/>
        </w:rPr>
        <w:t>Da Nang</w:t>
      </w:r>
      <w:r w:rsidR="00440E16" w:rsidRPr="0043547E">
        <w:rPr>
          <w:b/>
          <w:sz w:val="30"/>
          <w:szCs w:val="30"/>
        </w:rPr>
        <w:t xml:space="preserve">, </w:t>
      </w:r>
      <w:r w:rsidR="00C459E0">
        <w:rPr>
          <w:b/>
          <w:sz w:val="30"/>
          <w:szCs w:val="30"/>
        </w:rPr>
        <w:t>Dec</w:t>
      </w:r>
      <w:r w:rsidR="0024343A">
        <w:rPr>
          <w:b/>
          <w:sz w:val="30"/>
          <w:szCs w:val="30"/>
        </w:rPr>
        <w:t xml:space="preserve"> </w:t>
      </w:r>
      <w:r w:rsidR="00C459E0">
        <w:rPr>
          <w:b/>
          <w:sz w:val="30"/>
          <w:szCs w:val="30"/>
        </w:rPr>
        <w:t>16</w:t>
      </w:r>
      <w:r w:rsidR="00C3303B">
        <w:rPr>
          <w:b/>
          <w:sz w:val="30"/>
          <w:szCs w:val="30"/>
        </w:rPr>
        <w:t>,</w:t>
      </w:r>
      <w:r w:rsidR="00732C51">
        <w:rPr>
          <w:b/>
          <w:sz w:val="30"/>
          <w:szCs w:val="30"/>
        </w:rPr>
        <w:t xml:space="preserve"> </w:t>
      </w:r>
      <w:r w:rsidR="00440E16" w:rsidRPr="0043547E">
        <w:rPr>
          <w:b/>
          <w:sz w:val="30"/>
          <w:szCs w:val="30"/>
        </w:rPr>
        <w:t>201</w:t>
      </w:r>
      <w:r w:rsidR="00680606">
        <w:rPr>
          <w:b/>
          <w:sz w:val="30"/>
          <w:szCs w:val="30"/>
        </w:rPr>
        <w:t>4</w:t>
      </w:r>
      <w:r w:rsidR="00732C51">
        <w:rPr>
          <w:b/>
          <w:sz w:val="30"/>
          <w:szCs w:val="30"/>
        </w:rPr>
        <w:t xml:space="preserve"> </w:t>
      </w:r>
      <w:r w:rsidR="00284748">
        <w:rPr>
          <w:b/>
          <w:sz w:val="30"/>
          <w:szCs w:val="30"/>
        </w:rPr>
        <w:t>/ §µ N½ng</w:t>
      </w:r>
      <w:r w:rsidR="00732C51">
        <w:rPr>
          <w:b/>
          <w:sz w:val="30"/>
          <w:szCs w:val="30"/>
        </w:rPr>
        <w:t>,</w:t>
      </w:r>
      <w:r w:rsidR="00284748">
        <w:rPr>
          <w:b/>
          <w:sz w:val="30"/>
          <w:szCs w:val="30"/>
        </w:rPr>
        <w:t xml:space="preserve"> </w:t>
      </w:r>
      <w:r w:rsidR="0024343A">
        <w:rPr>
          <w:b/>
          <w:sz w:val="30"/>
          <w:szCs w:val="30"/>
        </w:rPr>
        <w:t xml:space="preserve">ngµy </w:t>
      </w:r>
      <w:r w:rsidR="00C459E0">
        <w:rPr>
          <w:b/>
          <w:sz w:val="30"/>
          <w:szCs w:val="30"/>
        </w:rPr>
        <w:t>16</w:t>
      </w:r>
      <w:r w:rsidR="0024343A">
        <w:rPr>
          <w:b/>
          <w:sz w:val="30"/>
          <w:szCs w:val="30"/>
        </w:rPr>
        <w:t xml:space="preserve"> </w:t>
      </w:r>
      <w:r w:rsidR="00284748">
        <w:rPr>
          <w:b/>
          <w:sz w:val="30"/>
          <w:szCs w:val="30"/>
        </w:rPr>
        <w:t>th¸ng</w:t>
      </w:r>
      <w:r w:rsidR="0061137C">
        <w:rPr>
          <w:b/>
          <w:sz w:val="30"/>
          <w:szCs w:val="30"/>
        </w:rPr>
        <w:t xml:space="preserve"> </w:t>
      </w:r>
      <w:r w:rsidR="00C459E0">
        <w:rPr>
          <w:b/>
          <w:sz w:val="30"/>
          <w:szCs w:val="30"/>
        </w:rPr>
        <w:t>12</w:t>
      </w:r>
      <w:bookmarkStart w:id="0" w:name="_GoBack"/>
      <w:bookmarkEnd w:id="0"/>
      <w:r w:rsidR="0024343A">
        <w:rPr>
          <w:b/>
          <w:sz w:val="30"/>
          <w:szCs w:val="30"/>
        </w:rPr>
        <w:t xml:space="preserve"> n¨m </w:t>
      </w:r>
      <w:r w:rsidR="00284748">
        <w:rPr>
          <w:b/>
          <w:sz w:val="30"/>
          <w:szCs w:val="30"/>
        </w:rPr>
        <w:t>201</w:t>
      </w:r>
      <w:r w:rsidR="00680606">
        <w:rPr>
          <w:b/>
          <w:sz w:val="30"/>
          <w:szCs w:val="30"/>
        </w:rPr>
        <w:t>4</w:t>
      </w:r>
    </w:p>
    <w:sectPr w:rsidR="008E4A2C" w:rsidSect="000422CD">
      <w:footerReference w:type="first" r:id="rId9"/>
      <w:pgSz w:w="23814" w:h="16840" w:orient="landscape" w:code="8"/>
      <w:pgMar w:top="1134" w:right="1134" w:bottom="1134" w:left="1701" w:header="851" w:footer="851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165A" w:rsidRDefault="0071165A">
      <w:r>
        <w:separator/>
      </w:r>
    </w:p>
  </w:endnote>
  <w:endnote w:type="continuationSeparator" w:id="0">
    <w:p w:rsidR="0071165A" w:rsidRDefault="007116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  <w:embedRegular r:id="rId1" w:fontKey="{F5E0D14C-9CD6-466A-8732-E13136820452}"/>
    <w:embedBold r:id="rId2" w:fontKey="{6119C33F-8785-4F86-A110-A1C4ECA5C6FF}"/>
    <w:embedItalic r:id="rId3" w:fontKey="{D24DF364-5DF3-4225-8F76-BB687D232C62}"/>
  </w:font>
  <w:font w:name=".VnTimeH">
    <w:panose1 w:val="020BE200000000000000"/>
    <w:charset w:val="00"/>
    <w:family w:val="swiss"/>
    <w:pitch w:val="variable"/>
    <w:sig w:usb0="00000007" w:usb1="00000000" w:usb2="00000000" w:usb3="00000000" w:csb0="00000013" w:csb1="00000000"/>
    <w:embedRegular r:id="rId4" w:fontKey="{280BBF00-36A9-43B6-AF80-DE21DD6D693E}"/>
    <w:embedBold r:id="rId5" w:fontKey="{A31AFA09-B36E-4021-BA5C-FEFA2AD7889C}"/>
  </w:font>
  <w:font w:name=".VnArialH">
    <w:altName w:val="Courier New"/>
    <w:panose1 w:val="020B7200000000000000"/>
    <w:charset w:val="00"/>
    <w:family w:val="swiss"/>
    <w:pitch w:val="variable"/>
    <w:sig w:usb0="00000007" w:usb1="00000000" w:usb2="00000000" w:usb3="00000000" w:csb0="00000003" w:csb1="00000000"/>
    <w:embedRegular r:id="rId6" w:fontKey="{9A94463F-18AF-41EF-BF0E-2761CF889DCA}"/>
    <w:embedBold r:id="rId7" w:fontKey="{A15FCDD0-3C2E-49E9-B24B-99429EC61BFB}"/>
  </w:font>
  <w:font w:name=".VnHelvetInsH">
    <w:panose1 w:val="020B7200000000000000"/>
    <w:charset w:val="00"/>
    <w:family w:val="swiss"/>
    <w:pitch w:val="variable"/>
    <w:sig w:usb0="00000003" w:usb1="00000000" w:usb2="00000000" w:usb3="00000000" w:csb0="00000001" w:csb1="00000000"/>
    <w:embedRegular r:id="rId8" w:fontKey="{471BC3DE-E2E6-45DA-B2FA-5AE30A6D2B63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.VnArial">
    <w:panose1 w:val="020B7200000000000000"/>
    <w:charset w:val="00"/>
    <w:family w:val="swiss"/>
    <w:pitch w:val="variable"/>
    <w:sig w:usb0="00000007" w:usb1="00000000" w:usb2="00000000" w:usb3="00000000" w:csb0="00000013" w:csb1="00000000"/>
    <w:embedBold r:id="rId9" w:fontKey="{A051C379-C0EA-4151-A839-7BD779477E0A}"/>
  </w:font>
  <w:font w:name=".VnBlackH">
    <w:panose1 w:val="020B7200000000000000"/>
    <w:charset w:val="00"/>
    <w:family w:val="swiss"/>
    <w:pitch w:val="variable"/>
    <w:sig w:usb0="00000003" w:usb1="00000000" w:usb2="00000000" w:usb3="00000000" w:csb0="00000001" w:csb1="00000000"/>
    <w:embedBold r:id="rId10" w:fontKey="{C48EB049-DF93-4114-94AA-E2445A3AC76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1" w:fontKey="{AF9E4558-D11D-4788-A55D-860FF338361A}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2" w:fontKey="{ACBF8AA2-DFDC-4204-9F1B-8E2C92B1F00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1E1B" w:rsidRDefault="00031E1B">
    <w:pPr>
      <w:pStyle w:val="Footer"/>
      <w:jc w:val="center"/>
      <w:rPr>
        <w:sz w:val="2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165A" w:rsidRDefault="0071165A">
      <w:r>
        <w:separator/>
      </w:r>
    </w:p>
  </w:footnote>
  <w:footnote w:type="continuationSeparator" w:id="0">
    <w:p w:rsidR="0071165A" w:rsidRDefault="007116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6466B5F"/>
    <w:multiLevelType w:val="multilevel"/>
    <w:tmpl w:val="0F20C422"/>
    <w:lvl w:ilvl="0">
      <w:start w:val="4"/>
      <w:numFmt w:val="decimal"/>
      <w:pStyle w:val="Heading8"/>
      <w:lvlText w:val="%1"/>
      <w:lvlJc w:val="left"/>
      <w:pPr>
        <w:tabs>
          <w:tab w:val="num" w:pos="390"/>
        </w:tabs>
        <w:ind w:left="390" w:hanging="39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b w:val="0"/>
        <w:i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</w:abstractNum>
  <w:abstractNum w:abstractNumId="1">
    <w:nsid w:val="42D246CF"/>
    <w:multiLevelType w:val="hybridMultilevel"/>
    <w:tmpl w:val="5C06C4A0"/>
    <w:lvl w:ilvl="0" w:tplc="D778C78A">
      <w:start w:val="1"/>
      <w:numFmt w:val="upperLetter"/>
      <w:lvlText w:val="%1."/>
      <w:lvlJc w:val="left"/>
      <w:pPr>
        <w:tabs>
          <w:tab w:val="num" w:pos="870"/>
        </w:tabs>
        <w:ind w:left="870" w:hanging="70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31C5373"/>
    <w:multiLevelType w:val="multilevel"/>
    <w:tmpl w:val="5AC836F6"/>
    <w:lvl w:ilvl="0">
      <w:start w:val="1"/>
      <w:numFmt w:val="upperLetter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78C73781"/>
    <w:multiLevelType w:val="multilevel"/>
    <w:tmpl w:val="FEB03BDC"/>
    <w:lvl w:ilvl="0">
      <w:start w:val="6"/>
      <w:numFmt w:val="decimal"/>
      <w:pStyle w:val="Heading7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intFractionalCharacterWidth/>
  <w:embedTrueTypeFonts/>
  <w:bordersDoNotSurroundHeader/>
  <w:bordersDoNotSurroundFooter/>
  <w:hideSpellingErrors/>
  <w:hideGrammaticalErrors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0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hdrShapeDefaults>
    <o:shapedefaults v:ext="edit" spidmax="69633">
      <v:textbox inset="5.85pt,.7pt,5.85pt,.7pt"/>
      <o:colormru v:ext="edit" colors="#ccecf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97331"/>
    <w:rsid w:val="00003A51"/>
    <w:rsid w:val="00013A40"/>
    <w:rsid w:val="00016E8F"/>
    <w:rsid w:val="0002020B"/>
    <w:rsid w:val="00020BE6"/>
    <w:rsid w:val="00021DBE"/>
    <w:rsid w:val="00027331"/>
    <w:rsid w:val="000304E8"/>
    <w:rsid w:val="00031E1B"/>
    <w:rsid w:val="00033B9D"/>
    <w:rsid w:val="000378AA"/>
    <w:rsid w:val="000379E0"/>
    <w:rsid w:val="000422CD"/>
    <w:rsid w:val="000431FA"/>
    <w:rsid w:val="00043B9B"/>
    <w:rsid w:val="0005131D"/>
    <w:rsid w:val="00053078"/>
    <w:rsid w:val="00056B68"/>
    <w:rsid w:val="000574D4"/>
    <w:rsid w:val="000575C9"/>
    <w:rsid w:val="00057DF7"/>
    <w:rsid w:val="00072152"/>
    <w:rsid w:val="00073BC2"/>
    <w:rsid w:val="00073DB7"/>
    <w:rsid w:val="0007640B"/>
    <w:rsid w:val="00080539"/>
    <w:rsid w:val="00097331"/>
    <w:rsid w:val="000A1059"/>
    <w:rsid w:val="000A122B"/>
    <w:rsid w:val="000A3106"/>
    <w:rsid w:val="000A3FCA"/>
    <w:rsid w:val="000A51D4"/>
    <w:rsid w:val="000A6DBA"/>
    <w:rsid w:val="000B1041"/>
    <w:rsid w:val="000B6E1D"/>
    <w:rsid w:val="000B72D2"/>
    <w:rsid w:val="000B7B63"/>
    <w:rsid w:val="000C0D6F"/>
    <w:rsid w:val="000C39C9"/>
    <w:rsid w:val="000C73A3"/>
    <w:rsid w:val="000D4BEF"/>
    <w:rsid w:val="000D7733"/>
    <w:rsid w:val="000E3284"/>
    <w:rsid w:val="000E7146"/>
    <w:rsid w:val="000E79AE"/>
    <w:rsid w:val="000F4291"/>
    <w:rsid w:val="000F43C6"/>
    <w:rsid w:val="000F789C"/>
    <w:rsid w:val="001010FB"/>
    <w:rsid w:val="0010482D"/>
    <w:rsid w:val="00106088"/>
    <w:rsid w:val="00106F2F"/>
    <w:rsid w:val="0011571C"/>
    <w:rsid w:val="00121E92"/>
    <w:rsid w:val="00124C79"/>
    <w:rsid w:val="00124E2B"/>
    <w:rsid w:val="0012770E"/>
    <w:rsid w:val="00135427"/>
    <w:rsid w:val="001361C9"/>
    <w:rsid w:val="0014429A"/>
    <w:rsid w:val="00144B4C"/>
    <w:rsid w:val="0014545A"/>
    <w:rsid w:val="0015591B"/>
    <w:rsid w:val="001627D7"/>
    <w:rsid w:val="0017316F"/>
    <w:rsid w:val="00174C5C"/>
    <w:rsid w:val="001826F6"/>
    <w:rsid w:val="00191A81"/>
    <w:rsid w:val="00192723"/>
    <w:rsid w:val="001939B8"/>
    <w:rsid w:val="0019621E"/>
    <w:rsid w:val="001B2944"/>
    <w:rsid w:val="001B5CD9"/>
    <w:rsid w:val="001B6D9D"/>
    <w:rsid w:val="001B73CF"/>
    <w:rsid w:val="001B779B"/>
    <w:rsid w:val="001B7D81"/>
    <w:rsid w:val="001C1D77"/>
    <w:rsid w:val="001C436A"/>
    <w:rsid w:val="001C4600"/>
    <w:rsid w:val="001D0018"/>
    <w:rsid w:val="001D2131"/>
    <w:rsid w:val="001D4123"/>
    <w:rsid w:val="001D7A0A"/>
    <w:rsid w:val="001E5A3F"/>
    <w:rsid w:val="001E5E7E"/>
    <w:rsid w:val="001F22E7"/>
    <w:rsid w:val="001F4515"/>
    <w:rsid w:val="001F5278"/>
    <w:rsid w:val="002029DB"/>
    <w:rsid w:val="00203E56"/>
    <w:rsid w:val="002142A6"/>
    <w:rsid w:val="0021509D"/>
    <w:rsid w:val="002170D6"/>
    <w:rsid w:val="00223837"/>
    <w:rsid w:val="00224E67"/>
    <w:rsid w:val="00233C8E"/>
    <w:rsid w:val="0024343A"/>
    <w:rsid w:val="002461EC"/>
    <w:rsid w:val="00247358"/>
    <w:rsid w:val="00247EE1"/>
    <w:rsid w:val="002517F9"/>
    <w:rsid w:val="0025324C"/>
    <w:rsid w:val="00255615"/>
    <w:rsid w:val="00256974"/>
    <w:rsid w:val="00261D76"/>
    <w:rsid w:val="002663E5"/>
    <w:rsid w:val="00272217"/>
    <w:rsid w:val="002772C9"/>
    <w:rsid w:val="00277500"/>
    <w:rsid w:val="00284748"/>
    <w:rsid w:val="00287BA7"/>
    <w:rsid w:val="00294158"/>
    <w:rsid w:val="00294F80"/>
    <w:rsid w:val="002A0691"/>
    <w:rsid w:val="002A259C"/>
    <w:rsid w:val="002A27C7"/>
    <w:rsid w:val="002A302B"/>
    <w:rsid w:val="002A5ADE"/>
    <w:rsid w:val="002A6782"/>
    <w:rsid w:val="002A7127"/>
    <w:rsid w:val="002C07D4"/>
    <w:rsid w:val="002C3B54"/>
    <w:rsid w:val="002E272B"/>
    <w:rsid w:val="002E2DD2"/>
    <w:rsid w:val="002F1DF8"/>
    <w:rsid w:val="002F2AB5"/>
    <w:rsid w:val="002F786C"/>
    <w:rsid w:val="003002C4"/>
    <w:rsid w:val="00300924"/>
    <w:rsid w:val="0030524B"/>
    <w:rsid w:val="00313207"/>
    <w:rsid w:val="003142AD"/>
    <w:rsid w:val="00317A1D"/>
    <w:rsid w:val="00320EF9"/>
    <w:rsid w:val="00323640"/>
    <w:rsid w:val="00325665"/>
    <w:rsid w:val="00327059"/>
    <w:rsid w:val="003303B5"/>
    <w:rsid w:val="0033435B"/>
    <w:rsid w:val="00336E4D"/>
    <w:rsid w:val="0034128C"/>
    <w:rsid w:val="00341553"/>
    <w:rsid w:val="00344865"/>
    <w:rsid w:val="00345D30"/>
    <w:rsid w:val="00351087"/>
    <w:rsid w:val="00352C66"/>
    <w:rsid w:val="00354FF0"/>
    <w:rsid w:val="003550C5"/>
    <w:rsid w:val="00355831"/>
    <w:rsid w:val="00357962"/>
    <w:rsid w:val="00357A38"/>
    <w:rsid w:val="00360B30"/>
    <w:rsid w:val="003613D8"/>
    <w:rsid w:val="00361BAD"/>
    <w:rsid w:val="00362998"/>
    <w:rsid w:val="00364C30"/>
    <w:rsid w:val="00372CDC"/>
    <w:rsid w:val="00374B39"/>
    <w:rsid w:val="00374C5B"/>
    <w:rsid w:val="00375965"/>
    <w:rsid w:val="0037717A"/>
    <w:rsid w:val="00380478"/>
    <w:rsid w:val="00380BA9"/>
    <w:rsid w:val="00382232"/>
    <w:rsid w:val="00384C97"/>
    <w:rsid w:val="00393036"/>
    <w:rsid w:val="0039314B"/>
    <w:rsid w:val="003933BB"/>
    <w:rsid w:val="00395949"/>
    <w:rsid w:val="00395E64"/>
    <w:rsid w:val="00396A19"/>
    <w:rsid w:val="003A022E"/>
    <w:rsid w:val="003A312B"/>
    <w:rsid w:val="003A3464"/>
    <w:rsid w:val="003A42EA"/>
    <w:rsid w:val="003B00FF"/>
    <w:rsid w:val="003B03A6"/>
    <w:rsid w:val="003B08E0"/>
    <w:rsid w:val="003B0DDE"/>
    <w:rsid w:val="003B253E"/>
    <w:rsid w:val="003C078B"/>
    <w:rsid w:val="003C3871"/>
    <w:rsid w:val="003C634E"/>
    <w:rsid w:val="003D06BA"/>
    <w:rsid w:val="003D18B5"/>
    <w:rsid w:val="00400AED"/>
    <w:rsid w:val="00405EFE"/>
    <w:rsid w:val="0041066D"/>
    <w:rsid w:val="00417769"/>
    <w:rsid w:val="00425A2E"/>
    <w:rsid w:val="004300D0"/>
    <w:rsid w:val="00432BF8"/>
    <w:rsid w:val="0043547E"/>
    <w:rsid w:val="00435906"/>
    <w:rsid w:val="0043676E"/>
    <w:rsid w:val="00440449"/>
    <w:rsid w:val="00440E16"/>
    <w:rsid w:val="00441820"/>
    <w:rsid w:val="00443A58"/>
    <w:rsid w:val="00443C72"/>
    <w:rsid w:val="004461B7"/>
    <w:rsid w:val="00450AF2"/>
    <w:rsid w:val="00450F0C"/>
    <w:rsid w:val="00453FDB"/>
    <w:rsid w:val="00460B96"/>
    <w:rsid w:val="00462AE4"/>
    <w:rsid w:val="0047377C"/>
    <w:rsid w:val="00473F44"/>
    <w:rsid w:val="00483FEB"/>
    <w:rsid w:val="0049365F"/>
    <w:rsid w:val="004A524A"/>
    <w:rsid w:val="004B5126"/>
    <w:rsid w:val="004B6532"/>
    <w:rsid w:val="004C48D8"/>
    <w:rsid w:val="004C4DE5"/>
    <w:rsid w:val="004D0364"/>
    <w:rsid w:val="004D1586"/>
    <w:rsid w:val="004D2ACD"/>
    <w:rsid w:val="004D31C5"/>
    <w:rsid w:val="004D494C"/>
    <w:rsid w:val="004D5B38"/>
    <w:rsid w:val="004E0A6D"/>
    <w:rsid w:val="004E23E5"/>
    <w:rsid w:val="004E28BF"/>
    <w:rsid w:val="004E4466"/>
    <w:rsid w:val="004E453B"/>
    <w:rsid w:val="004E4E75"/>
    <w:rsid w:val="004F1DC1"/>
    <w:rsid w:val="004F449F"/>
    <w:rsid w:val="004F4EC9"/>
    <w:rsid w:val="004F5176"/>
    <w:rsid w:val="00506338"/>
    <w:rsid w:val="0051456C"/>
    <w:rsid w:val="00514AC3"/>
    <w:rsid w:val="00514CFF"/>
    <w:rsid w:val="00516763"/>
    <w:rsid w:val="00520248"/>
    <w:rsid w:val="00520515"/>
    <w:rsid w:val="00520FE9"/>
    <w:rsid w:val="00536F5B"/>
    <w:rsid w:val="0054216D"/>
    <w:rsid w:val="005442CC"/>
    <w:rsid w:val="00551EA4"/>
    <w:rsid w:val="00552824"/>
    <w:rsid w:val="0055292B"/>
    <w:rsid w:val="00556120"/>
    <w:rsid w:val="0055771D"/>
    <w:rsid w:val="00565AFF"/>
    <w:rsid w:val="0057267B"/>
    <w:rsid w:val="00573A6E"/>
    <w:rsid w:val="00577625"/>
    <w:rsid w:val="00577D0F"/>
    <w:rsid w:val="005817EE"/>
    <w:rsid w:val="00583467"/>
    <w:rsid w:val="005907E0"/>
    <w:rsid w:val="005923CC"/>
    <w:rsid w:val="005B0991"/>
    <w:rsid w:val="005B1381"/>
    <w:rsid w:val="005B1EF6"/>
    <w:rsid w:val="005B2806"/>
    <w:rsid w:val="005B79B8"/>
    <w:rsid w:val="005C599B"/>
    <w:rsid w:val="005C5ABC"/>
    <w:rsid w:val="005C7D0A"/>
    <w:rsid w:val="005D43DC"/>
    <w:rsid w:val="005D5AB1"/>
    <w:rsid w:val="005D7A38"/>
    <w:rsid w:val="005E1F63"/>
    <w:rsid w:val="005E23AD"/>
    <w:rsid w:val="005E45CD"/>
    <w:rsid w:val="005E5179"/>
    <w:rsid w:val="0060016B"/>
    <w:rsid w:val="0060555B"/>
    <w:rsid w:val="00605797"/>
    <w:rsid w:val="00606DA2"/>
    <w:rsid w:val="0061137C"/>
    <w:rsid w:val="00612191"/>
    <w:rsid w:val="00614614"/>
    <w:rsid w:val="00615118"/>
    <w:rsid w:val="00620B5F"/>
    <w:rsid w:val="0062544C"/>
    <w:rsid w:val="00626A88"/>
    <w:rsid w:val="00631CB5"/>
    <w:rsid w:val="00633BEB"/>
    <w:rsid w:val="00634ED8"/>
    <w:rsid w:val="006416EB"/>
    <w:rsid w:val="00641B46"/>
    <w:rsid w:val="00644628"/>
    <w:rsid w:val="0064566E"/>
    <w:rsid w:val="0064635A"/>
    <w:rsid w:val="00651E99"/>
    <w:rsid w:val="00654369"/>
    <w:rsid w:val="00654800"/>
    <w:rsid w:val="00654B7D"/>
    <w:rsid w:val="00661BC8"/>
    <w:rsid w:val="00662E04"/>
    <w:rsid w:val="006638DF"/>
    <w:rsid w:val="006642C4"/>
    <w:rsid w:val="00670E63"/>
    <w:rsid w:val="00674D3E"/>
    <w:rsid w:val="00676F9D"/>
    <w:rsid w:val="006771DB"/>
    <w:rsid w:val="00680606"/>
    <w:rsid w:val="00682E2F"/>
    <w:rsid w:val="00686777"/>
    <w:rsid w:val="00687E6F"/>
    <w:rsid w:val="006924FD"/>
    <w:rsid w:val="00693FD2"/>
    <w:rsid w:val="00694479"/>
    <w:rsid w:val="006958A8"/>
    <w:rsid w:val="00695F6D"/>
    <w:rsid w:val="006969D9"/>
    <w:rsid w:val="006A0BC5"/>
    <w:rsid w:val="006A2A68"/>
    <w:rsid w:val="006A2E73"/>
    <w:rsid w:val="006A3D8E"/>
    <w:rsid w:val="006A44EA"/>
    <w:rsid w:val="006A4606"/>
    <w:rsid w:val="006A793B"/>
    <w:rsid w:val="006B2602"/>
    <w:rsid w:val="006B5413"/>
    <w:rsid w:val="006C52C8"/>
    <w:rsid w:val="006C53AB"/>
    <w:rsid w:val="006C62CE"/>
    <w:rsid w:val="006C68C3"/>
    <w:rsid w:val="006D128A"/>
    <w:rsid w:val="006D19E8"/>
    <w:rsid w:val="006E585E"/>
    <w:rsid w:val="006E6674"/>
    <w:rsid w:val="00700A61"/>
    <w:rsid w:val="00700EDB"/>
    <w:rsid w:val="007053A1"/>
    <w:rsid w:val="0071165A"/>
    <w:rsid w:val="00713589"/>
    <w:rsid w:val="00717293"/>
    <w:rsid w:val="00724CE5"/>
    <w:rsid w:val="0072735F"/>
    <w:rsid w:val="00727B63"/>
    <w:rsid w:val="007310A5"/>
    <w:rsid w:val="00732C51"/>
    <w:rsid w:val="00733BFC"/>
    <w:rsid w:val="00740EEF"/>
    <w:rsid w:val="00740FC6"/>
    <w:rsid w:val="00742D3F"/>
    <w:rsid w:val="007435B6"/>
    <w:rsid w:val="007462CF"/>
    <w:rsid w:val="00751701"/>
    <w:rsid w:val="00752651"/>
    <w:rsid w:val="00752696"/>
    <w:rsid w:val="007550B8"/>
    <w:rsid w:val="007557E2"/>
    <w:rsid w:val="007621EA"/>
    <w:rsid w:val="007631AF"/>
    <w:rsid w:val="0076393B"/>
    <w:rsid w:val="007640F0"/>
    <w:rsid w:val="00764A51"/>
    <w:rsid w:val="00764ABB"/>
    <w:rsid w:val="00767D0E"/>
    <w:rsid w:val="007758B6"/>
    <w:rsid w:val="00775F46"/>
    <w:rsid w:val="0078335B"/>
    <w:rsid w:val="00786F38"/>
    <w:rsid w:val="0079064C"/>
    <w:rsid w:val="00794981"/>
    <w:rsid w:val="007979CB"/>
    <w:rsid w:val="007A2E2B"/>
    <w:rsid w:val="007B06E6"/>
    <w:rsid w:val="007B2A44"/>
    <w:rsid w:val="007B2F5B"/>
    <w:rsid w:val="007B3053"/>
    <w:rsid w:val="007C40F1"/>
    <w:rsid w:val="007C4FA1"/>
    <w:rsid w:val="007C71EA"/>
    <w:rsid w:val="007D2F61"/>
    <w:rsid w:val="007D46E1"/>
    <w:rsid w:val="007D5F6A"/>
    <w:rsid w:val="007E358E"/>
    <w:rsid w:val="007E382F"/>
    <w:rsid w:val="007E67EC"/>
    <w:rsid w:val="007E6F94"/>
    <w:rsid w:val="007F7A6A"/>
    <w:rsid w:val="008013F3"/>
    <w:rsid w:val="008030A7"/>
    <w:rsid w:val="00805D02"/>
    <w:rsid w:val="008079FD"/>
    <w:rsid w:val="008116B7"/>
    <w:rsid w:val="00816983"/>
    <w:rsid w:val="0081699D"/>
    <w:rsid w:val="00817762"/>
    <w:rsid w:val="00830252"/>
    <w:rsid w:val="00830EAF"/>
    <w:rsid w:val="00831EA1"/>
    <w:rsid w:val="008345D7"/>
    <w:rsid w:val="00840E19"/>
    <w:rsid w:val="008426F8"/>
    <w:rsid w:val="00850B18"/>
    <w:rsid w:val="00853194"/>
    <w:rsid w:val="008554A6"/>
    <w:rsid w:val="00855E9E"/>
    <w:rsid w:val="00856B70"/>
    <w:rsid w:val="0086161F"/>
    <w:rsid w:val="008639A3"/>
    <w:rsid w:val="00867FF7"/>
    <w:rsid w:val="008710E7"/>
    <w:rsid w:val="008751DE"/>
    <w:rsid w:val="00877FD5"/>
    <w:rsid w:val="00881E1D"/>
    <w:rsid w:val="00890C71"/>
    <w:rsid w:val="008914C6"/>
    <w:rsid w:val="00891989"/>
    <w:rsid w:val="0089322F"/>
    <w:rsid w:val="008949B9"/>
    <w:rsid w:val="00896D7B"/>
    <w:rsid w:val="008A39FD"/>
    <w:rsid w:val="008B06A5"/>
    <w:rsid w:val="008B27F2"/>
    <w:rsid w:val="008B2DF7"/>
    <w:rsid w:val="008B62C8"/>
    <w:rsid w:val="008B6F05"/>
    <w:rsid w:val="008C08CB"/>
    <w:rsid w:val="008C101D"/>
    <w:rsid w:val="008C2D75"/>
    <w:rsid w:val="008C4FA8"/>
    <w:rsid w:val="008C6570"/>
    <w:rsid w:val="008D10F0"/>
    <w:rsid w:val="008D1AB9"/>
    <w:rsid w:val="008D2031"/>
    <w:rsid w:val="008D2080"/>
    <w:rsid w:val="008D40D9"/>
    <w:rsid w:val="008E2F66"/>
    <w:rsid w:val="008E4A2C"/>
    <w:rsid w:val="008F28AB"/>
    <w:rsid w:val="008F3ED0"/>
    <w:rsid w:val="008F4254"/>
    <w:rsid w:val="008F4901"/>
    <w:rsid w:val="00903B83"/>
    <w:rsid w:val="00904153"/>
    <w:rsid w:val="00905F22"/>
    <w:rsid w:val="009124D7"/>
    <w:rsid w:val="00917894"/>
    <w:rsid w:val="009271E1"/>
    <w:rsid w:val="00927593"/>
    <w:rsid w:val="00934895"/>
    <w:rsid w:val="00943394"/>
    <w:rsid w:val="00960733"/>
    <w:rsid w:val="009611B7"/>
    <w:rsid w:val="009614F4"/>
    <w:rsid w:val="00966137"/>
    <w:rsid w:val="0096742C"/>
    <w:rsid w:val="00967895"/>
    <w:rsid w:val="00973D29"/>
    <w:rsid w:val="009808E1"/>
    <w:rsid w:val="0098100B"/>
    <w:rsid w:val="00983B53"/>
    <w:rsid w:val="00986A00"/>
    <w:rsid w:val="00987F19"/>
    <w:rsid w:val="00991806"/>
    <w:rsid w:val="00992BDB"/>
    <w:rsid w:val="00994F59"/>
    <w:rsid w:val="00995C0F"/>
    <w:rsid w:val="009A3C5D"/>
    <w:rsid w:val="009A5F5C"/>
    <w:rsid w:val="009A6A14"/>
    <w:rsid w:val="009B0EAE"/>
    <w:rsid w:val="009B7F3D"/>
    <w:rsid w:val="009C27D8"/>
    <w:rsid w:val="009C6153"/>
    <w:rsid w:val="009C6796"/>
    <w:rsid w:val="009D51FF"/>
    <w:rsid w:val="009E3413"/>
    <w:rsid w:val="009E63CB"/>
    <w:rsid w:val="009E685F"/>
    <w:rsid w:val="009E6DC9"/>
    <w:rsid w:val="009E7217"/>
    <w:rsid w:val="00A06689"/>
    <w:rsid w:val="00A10B3D"/>
    <w:rsid w:val="00A20ECD"/>
    <w:rsid w:val="00A27162"/>
    <w:rsid w:val="00A316E0"/>
    <w:rsid w:val="00A327C6"/>
    <w:rsid w:val="00A34DFB"/>
    <w:rsid w:val="00A37487"/>
    <w:rsid w:val="00A37872"/>
    <w:rsid w:val="00A41FBB"/>
    <w:rsid w:val="00A4255F"/>
    <w:rsid w:val="00A463FF"/>
    <w:rsid w:val="00A47DB5"/>
    <w:rsid w:val="00A508D3"/>
    <w:rsid w:val="00A60017"/>
    <w:rsid w:val="00A646CB"/>
    <w:rsid w:val="00A67C4D"/>
    <w:rsid w:val="00A72BFE"/>
    <w:rsid w:val="00A73451"/>
    <w:rsid w:val="00A82BC4"/>
    <w:rsid w:val="00A86097"/>
    <w:rsid w:val="00A92D6C"/>
    <w:rsid w:val="00A945F0"/>
    <w:rsid w:val="00A94BAB"/>
    <w:rsid w:val="00A951FE"/>
    <w:rsid w:val="00A95E9E"/>
    <w:rsid w:val="00AA169D"/>
    <w:rsid w:val="00AA2669"/>
    <w:rsid w:val="00AA4C51"/>
    <w:rsid w:val="00AA59FC"/>
    <w:rsid w:val="00AA71A7"/>
    <w:rsid w:val="00AB4250"/>
    <w:rsid w:val="00AC4202"/>
    <w:rsid w:val="00AC655C"/>
    <w:rsid w:val="00AC66FD"/>
    <w:rsid w:val="00AC75BF"/>
    <w:rsid w:val="00AD1904"/>
    <w:rsid w:val="00AD7353"/>
    <w:rsid w:val="00AE190D"/>
    <w:rsid w:val="00AE1E74"/>
    <w:rsid w:val="00AE2EC9"/>
    <w:rsid w:val="00AE3048"/>
    <w:rsid w:val="00AE529E"/>
    <w:rsid w:val="00AE6E70"/>
    <w:rsid w:val="00AF1374"/>
    <w:rsid w:val="00AF206A"/>
    <w:rsid w:val="00AF5E9A"/>
    <w:rsid w:val="00AF6D17"/>
    <w:rsid w:val="00AF7F24"/>
    <w:rsid w:val="00B00904"/>
    <w:rsid w:val="00B053B3"/>
    <w:rsid w:val="00B06555"/>
    <w:rsid w:val="00B11AA3"/>
    <w:rsid w:val="00B12640"/>
    <w:rsid w:val="00B12E90"/>
    <w:rsid w:val="00B17CAE"/>
    <w:rsid w:val="00B22122"/>
    <w:rsid w:val="00B222DA"/>
    <w:rsid w:val="00B2714D"/>
    <w:rsid w:val="00B2778A"/>
    <w:rsid w:val="00B311A7"/>
    <w:rsid w:val="00B36852"/>
    <w:rsid w:val="00B40277"/>
    <w:rsid w:val="00B5228A"/>
    <w:rsid w:val="00B57FAC"/>
    <w:rsid w:val="00B644BB"/>
    <w:rsid w:val="00B663FF"/>
    <w:rsid w:val="00B725C3"/>
    <w:rsid w:val="00B8058F"/>
    <w:rsid w:val="00B86B3B"/>
    <w:rsid w:val="00BA348E"/>
    <w:rsid w:val="00BB2B48"/>
    <w:rsid w:val="00BC1627"/>
    <w:rsid w:val="00BC3516"/>
    <w:rsid w:val="00BC454C"/>
    <w:rsid w:val="00BD6223"/>
    <w:rsid w:val="00BE400E"/>
    <w:rsid w:val="00BE6282"/>
    <w:rsid w:val="00BE67A0"/>
    <w:rsid w:val="00BF1612"/>
    <w:rsid w:val="00C0150F"/>
    <w:rsid w:val="00C017AD"/>
    <w:rsid w:val="00C020D2"/>
    <w:rsid w:val="00C022F7"/>
    <w:rsid w:val="00C02906"/>
    <w:rsid w:val="00C053C3"/>
    <w:rsid w:val="00C06D88"/>
    <w:rsid w:val="00C06DE9"/>
    <w:rsid w:val="00C13923"/>
    <w:rsid w:val="00C15A2A"/>
    <w:rsid w:val="00C22083"/>
    <w:rsid w:val="00C323A1"/>
    <w:rsid w:val="00C3303B"/>
    <w:rsid w:val="00C37C34"/>
    <w:rsid w:val="00C459E0"/>
    <w:rsid w:val="00C45A0C"/>
    <w:rsid w:val="00C45C02"/>
    <w:rsid w:val="00C46FE7"/>
    <w:rsid w:val="00C5137B"/>
    <w:rsid w:val="00C52FB1"/>
    <w:rsid w:val="00C53F28"/>
    <w:rsid w:val="00C54741"/>
    <w:rsid w:val="00C55703"/>
    <w:rsid w:val="00C564EC"/>
    <w:rsid w:val="00C57B6B"/>
    <w:rsid w:val="00C67DCF"/>
    <w:rsid w:val="00C769E6"/>
    <w:rsid w:val="00C803ED"/>
    <w:rsid w:val="00C8047B"/>
    <w:rsid w:val="00C83A2B"/>
    <w:rsid w:val="00C83B65"/>
    <w:rsid w:val="00C847A1"/>
    <w:rsid w:val="00C85255"/>
    <w:rsid w:val="00C9144E"/>
    <w:rsid w:val="00C93BB7"/>
    <w:rsid w:val="00C93E2D"/>
    <w:rsid w:val="00C976A1"/>
    <w:rsid w:val="00CA491C"/>
    <w:rsid w:val="00CB0447"/>
    <w:rsid w:val="00CB2AA8"/>
    <w:rsid w:val="00CB31CC"/>
    <w:rsid w:val="00CB4135"/>
    <w:rsid w:val="00CB477E"/>
    <w:rsid w:val="00CB639B"/>
    <w:rsid w:val="00CB6968"/>
    <w:rsid w:val="00CB7737"/>
    <w:rsid w:val="00CD2F87"/>
    <w:rsid w:val="00CE201C"/>
    <w:rsid w:val="00CF50EA"/>
    <w:rsid w:val="00D00C63"/>
    <w:rsid w:val="00D06949"/>
    <w:rsid w:val="00D11668"/>
    <w:rsid w:val="00D11F4A"/>
    <w:rsid w:val="00D1276A"/>
    <w:rsid w:val="00D17C55"/>
    <w:rsid w:val="00D25880"/>
    <w:rsid w:val="00D26A37"/>
    <w:rsid w:val="00D4134E"/>
    <w:rsid w:val="00D41855"/>
    <w:rsid w:val="00D4266E"/>
    <w:rsid w:val="00D51999"/>
    <w:rsid w:val="00D52907"/>
    <w:rsid w:val="00D53E62"/>
    <w:rsid w:val="00D57E57"/>
    <w:rsid w:val="00D613ED"/>
    <w:rsid w:val="00D67114"/>
    <w:rsid w:val="00D742EF"/>
    <w:rsid w:val="00D826A1"/>
    <w:rsid w:val="00D853A3"/>
    <w:rsid w:val="00D87E68"/>
    <w:rsid w:val="00D9075E"/>
    <w:rsid w:val="00D91009"/>
    <w:rsid w:val="00DA2C15"/>
    <w:rsid w:val="00DA2D9E"/>
    <w:rsid w:val="00DA6B31"/>
    <w:rsid w:val="00DB1538"/>
    <w:rsid w:val="00DB1C13"/>
    <w:rsid w:val="00DB3BEE"/>
    <w:rsid w:val="00DC0784"/>
    <w:rsid w:val="00DC1A29"/>
    <w:rsid w:val="00DC6C6D"/>
    <w:rsid w:val="00DD0B76"/>
    <w:rsid w:val="00DE05C5"/>
    <w:rsid w:val="00DE18F0"/>
    <w:rsid w:val="00E11EE3"/>
    <w:rsid w:val="00E14B88"/>
    <w:rsid w:val="00E2047B"/>
    <w:rsid w:val="00E27B8E"/>
    <w:rsid w:val="00E304C4"/>
    <w:rsid w:val="00E33BA8"/>
    <w:rsid w:val="00E34652"/>
    <w:rsid w:val="00E420CC"/>
    <w:rsid w:val="00E42222"/>
    <w:rsid w:val="00E45EC2"/>
    <w:rsid w:val="00E46B1F"/>
    <w:rsid w:val="00E51B88"/>
    <w:rsid w:val="00E52266"/>
    <w:rsid w:val="00E540A9"/>
    <w:rsid w:val="00E62AC1"/>
    <w:rsid w:val="00E65CE1"/>
    <w:rsid w:val="00E67639"/>
    <w:rsid w:val="00E74D8B"/>
    <w:rsid w:val="00E77E3F"/>
    <w:rsid w:val="00E81C05"/>
    <w:rsid w:val="00E9015D"/>
    <w:rsid w:val="00E91865"/>
    <w:rsid w:val="00E91933"/>
    <w:rsid w:val="00E97F89"/>
    <w:rsid w:val="00EA3F58"/>
    <w:rsid w:val="00EA45A5"/>
    <w:rsid w:val="00EA6FED"/>
    <w:rsid w:val="00EB051F"/>
    <w:rsid w:val="00EB22E7"/>
    <w:rsid w:val="00EB288C"/>
    <w:rsid w:val="00EB3D64"/>
    <w:rsid w:val="00EB5CE0"/>
    <w:rsid w:val="00EC2878"/>
    <w:rsid w:val="00EC2C2F"/>
    <w:rsid w:val="00EC47E4"/>
    <w:rsid w:val="00EC5C87"/>
    <w:rsid w:val="00EC7884"/>
    <w:rsid w:val="00ED178C"/>
    <w:rsid w:val="00ED7982"/>
    <w:rsid w:val="00EF5BE1"/>
    <w:rsid w:val="00EF6D8C"/>
    <w:rsid w:val="00EF6EDA"/>
    <w:rsid w:val="00F00459"/>
    <w:rsid w:val="00F0056D"/>
    <w:rsid w:val="00F005C7"/>
    <w:rsid w:val="00F017CC"/>
    <w:rsid w:val="00F026D4"/>
    <w:rsid w:val="00F06E7E"/>
    <w:rsid w:val="00F07B65"/>
    <w:rsid w:val="00F17183"/>
    <w:rsid w:val="00F20E40"/>
    <w:rsid w:val="00F24701"/>
    <w:rsid w:val="00F25075"/>
    <w:rsid w:val="00F25E68"/>
    <w:rsid w:val="00F312E9"/>
    <w:rsid w:val="00F34CB0"/>
    <w:rsid w:val="00F34F7B"/>
    <w:rsid w:val="00F42944"/>
    <w:rsid w:val="00F52917"/>
    <w:rsid w:val="00F56864"/>
    <w:rsid w:val="00F616C9"/>
    <w:rsid w:val="00F616E9"/>
    <w:rsid w:val="00F641A9"/>
    <w:rsid w:val="00F66FBD"/>
    <w:rsid w:val="00F67B8C"/>
    <w:rsid w:val="00F74F55"/>
    <w:rsid w:val="00F80E56"/>
    <w:rsid w:val="00F83FBC"/>
    <w:rsid w:val="00F9472C"/>
    <w:rsid w:val="00FA3D3E"/>
    <w:rsid w:val="00FB1231"/>
    <w:rsid w:val="00FB13A1"/>
    <w:rsid w:val="00FB156C"/>
    <w:rsid w:val="00FB3BDC"/>
    <w:rsid w:val="00FB565B"/>
    <w:rsid w:val="00FB61A2"/>
    <w:rsid w:val="00FB640D"/>
    <w:rsid w:val="00FB64BE"/>
    <w:rsid w:val="00FC1955"/>
    <w:rsid w:val="00FC2970"/>
    <w:rsid w:val="00FC6A4B"/>
    <w:rsid w:val="00FD4764"/>
    <w:rsid w:val="00FE5CF5"/>
    <w:rsid w:val="00FF0E65"/>
    <w:rsid w:val="00FF3C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9633">
      <v:textbox inset="5.85pt,.7pt,5.85pt,.7pt"/>
      <o:colormru v:ext="edit" colors="#ccecff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047B"/>
    <w:rPr>
      <w:rFonts w:ascii=".VnTime" w:hAnsi=".VnTime"/>
      <w:sz w:val="28"/>
    </w:rPr>
  </w:style>
  <w:style w:type="paragraph" w:styleId="Heading1">
    <w:name w:val="heading 1"/>
    <w:basedOn w:val="Normal"/>
    <w:next w:val="Normal"/>
    <w:link w:val="Heading1Char"/>
    <w:qFormat/>
    <w:rsid w:val="00C8047B"/>
    <w:pPr>
      <w:keepNext/>
      <w:spacing w:before="160" w:after="160" w:line="360" w:lineRule="atLeast"/>
      <w:jc w:val="center"/>
      <w:outlineLvl w:val="0"/>
    </w:pPr>
    <w:rPr>
      <w:rFonts w:ascii=".VnTimeH" w:hAnsi=".VnTimeH"/>
      <w:b/>
      <w:sz w:val="36"/>
    </w:rPr>
  </w:style>
  <w:style w:type="paragraph" w:styleId="Heading2">
    <w:name w:val="heading 2"/>
    <w:basedOn w:val="Normal"/>
    <w:next w:val="Normal"/>
    <w:qFormat/>
    <w:rsid w:val="00C8047B"/>
    <w:pPr>
      <w:keepNext/>
      <w:outlineLvl w:val="1"/>
    </w:pPr>
    <w:rPr>
      <w:rFonts w:ascii=".VnArialH" w:hAnsi=".VnArialH"/>
      <w:sz w:val="36"/>
    </w:rPr>
  </w:style>
  <w:style w:type="paragraph" w:styleId="Heading3">
    <w:name w:val="heading 3"/>
    <w:basedOn w:val="Normal"/>
    <w:next w:val="Normal"/>
    <w:qFormat/>
    <w:rsid w:val="00C8047B"/>
    <w:pPr>
      <w:keepNext/>
      <w:spacing w:line="360" w:lineRule="atLeast"/>
      <w:jc w:val="center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C8047B"/>
    <w:pPr>
      <w:keepNext/>
      <w:spacing w:before="120"/>
      <w:jc w:val="center"/>
      <w:outlineLvl w:val="3"/>
    </w:pPr>
    <w:rPr>
      <w:b/>
      <w:sz w:val="26"/>
    </w:rPr>
  </w:style>
  <w:style w:type="paragraph" w:styleId="Heading5">
    <w:name w:val="heading 5"/>
    <w:basedOn w:val="Normal"/>
    <w:next w:val="Normal"/>
    <w:qFormat/>
    <w:rsid w:val="00C8047B"/>
    <w:pPr>
      <w:keepNext/>
      <w:jc w:val="center"/>
      <w:outlineLvl w:val="4"/>
    </w:pPr>
    <w:rPr>
      <w:rFonts w:ascii=".VnArialH" w:hAnsi=".VnArialH"/>
      <w:b/>
      <w:sz w:val="24"/>
    </w:rPr>
  </w:style>
  <w:style w:type="paragraph" w:styleId="Heading6">
    <w:name w:val="heading 6"/>
    <w:basedOn w:val="Normal"/>
    <w:next w:val="Normal"/>
    <w:qFormat/>
    <w:rsid w:val="00C8047B"/>
    <w:pPr>
      <w:keepNext/>
      <w:jc w:val="both"/>
      <w:outlineLvl w:val="5"/>
    </w:pPr>
    <w:rPr>
      <w:rFonts w:ascii=".VnTimeH" w:hAnsi=".VnTimeH"/>
      <w:b/>
      <w:sz w:val="26"/>
    </w:rPr>
  </w:style>
  <w:style w:type="paragraph" w:styleId="Heading7">
    <w:name w:val="heading 7"/>
    <w:basedOn w:val="Normal"/>
    <w:next w:val="Normal"/>
    <w:qFormat/>
    <w:rsid w:val="00C8047B"/>
    <w:pPr>
      <w:keepNext/>
      <w:numPr>
        <w:numId w:val="2"/>
      </w:numPr>
      <w:spacing w:line="360" w:lineRule="atLeast"/>
      <w:jc w:val="both"/>
      <w:outlineLvl w:val="6"/>
    </w:pPr>
    <w:rPr>
      <w:rFonts w:ascii=".VnTimeH" w:hAnsi=".VnTimeH"/>
      <w:b/>
      <w:sz w:val="26"/>
    </w:rPr>
  </w:style>
  <w:style w:type="paragraph" w:styleId="Heading8">
    <w:name w:val="heading 8"/>
    <w:basedOn w:val="Normal"/>
    <w:next w:val="Normal"/>
    <w:qFormat/>
    <w:rsid w:val="00C8047B"/>
    <w:pPr>
      <w:keepNext/>
      <w:numPr>
        <w:numId w:val="1"/>
      </w:numPr>
      <w:spacing w:line="360" w:lineRule="atLeast"/>
      <w:jc w:val="both"/>
      <w:outlineLvl w:val="7"/>
    </w:pPr>
    <w:rPr>
      <w:rFonts w:ascii=".VnTimeH" w:hAnsi=".VnTimeH"/>
      <w:b/>
      <w:sz w:val="26"/>
    </w:rPr>
  </w:style>
  <w:style w:type="paragraph" w:styleId="Heading9">
    <w:name w:val="heading 9"/>
    <w:basedOn w:val="Normal"/>
    <w:next w:val="Normal"/>
    <w:qFormat/>
    <w:rsid w:val="00C8047B"/>
    <w:pPr>
      <w:keepNext/>
      <w:spacing w:before="60" w:after="60" w:line="360" w:lineRule="atLeast"/>
      <w:jc w:val="both"/>
      <w:outlineLvl w:val="8"/>
    </w:pPr>
    <w:rPr>
      <w:i/>
      <w:sz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rsid w:val="00C8047B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rsid w:val="00C8047B"/>
    <w:pPr>
      <w:tabs>
        <w:tab w:val="center" w:pos="4320"/>
        <w:tab w:val="right" w:pos="8640"/>
      </w:tabs>
    </w:pPr>
  </w:style>
  <w:style w:type="paragraph" w:styleId="BodyTextIndent">
    <w:name w:val="Body Text Indent"/>
    <w:basedOn w:val="Normal"/>
    <w:rsid w:val="00C8047B"/>
    <w:pPr>
      <w:ind w:firstLine="426"/>
      <w:jc w:val="both"/>
    </w:pPr>
    <w:rPr>
      <w:sz w:val="26"/>
    </w:rPr>
  </w:style>
  <w:style w:type="paragraph" w:styleId="BodyText">
    <w:name w:val="Body Text"/>
    <w:basedOn w:val="Normal"/>
    <w:rsid w:val="00C8047B"/>
    <w:pPr>
      <w:spacing w:line="360" w:lineRule="atLeast"/>
      <w:jc w:val="both"/>
    </w:pPr>
  </w:style>
  <w:style w:type="character" w:styleId="PageNumber">
    <w:name w:val="page number"/>
    <w:basedOn w:val="DefaultParagraphFont"/>
    <w:rsid w:val="00C8047B"/>
  </w:style>
  <w:style w:type="paragraph" w:styleId="BodyText3">
    <w:name w:val="Body Text 3"/>
    <w:basedOn w:val="Normal"/>
    <w:rsid w:val="00C8047B"/>
    <w:pPr>
      <w:spacing w:line="360" w:lineRule="atLeast"/>
      <w:jc w:val="both"/>
    </w:pPr>
    <w:rPr>
      <w:b/>
      <w:sz w:val="26"/>
    </w:rPr>
  </w:style>
  <w:style w:type="paragraph" w:styleId="BodyTextIndent2">
    <w:name w:val="Body Text Indent 2"/>
    <w:basedOn w:val="Normal"/>
    <w:rsid w:val="00C8047B"/>
    <w:pPr>
      <w:spacing w:line="360" w:lineRule="atLeast"/>
      <w:ind w:firstLine="567"/>
      <w:jc w:val="both"/>
    </w:pPr>
    <w:rPr>
      <w:sz w:val="26"/>
    </w:rPr>
  </w:style>
  <w:style w:type="paragraph" w:styleId="BodyTextIndent3">
    <w:name w:val="Body Text Indent 3"/>
    <w:basedOn w:val="Normal"/>
    <w:rsid w:val="00C8047B"/>
    <w:pPr>
      <w:suppressAutoHyphens/>
      <w:ind w:firstLine="567"/>
    </w:pPr>
    <w:rPr>
      <w:spacing w:val="-3"/>
      <w:sz w:val="26"/>
    </w:rPr>
  </w:style>
  <w:style w:type="paragraph" w:styleId="BodyText2">
    <w:name w:val="Body Text 2"/>
    <w:basedOn w:val="Normal"/>
    <w:rsid w:val="00C8047B"/>
    <w:pPr>
      <w:jc w:val="both"/>
    </w:pPr>
    <w:rPr>
      <w:sz w:val="26"/>
    </w:rPr>
  </w:style>
  <w:style w:type="paragraph" w:styleId="Caption">
    <w:name w:val="caption"/>
    <w:basedOn w:val="Normal"/>
    <w:next w:val="Normal"/>
    <w:qFormat/>
    <w:rsid w:val="00C8047B"/>
    <w:pPr>
      <w:jc w:val="center"/>
    </w:pPr>
    <w:rPr>
      <w:rFonts w:ascii=".VnTimeH" w:hAnsi=".VnTimeH"/>
      <w:b/>
      <w:sz w:val="36"/>
    </w:rPr>
  </w:style>
  <w:style w:type="character" w:styleId="Hyperlink">
    <w:name w:val="Hyperlink"/>
    <w:basedOn w:val="DefaultParagraphFont"/>
    <w:rsid w:val="00C8047B"/>
    <w:rPr>
      <w:color w:val="0000FF"/>
      <w:u w:val="single"/>
    </w:rPr>
  </w:style>
  <w:style w:type="character" w:styleId="FollowedHyperlink">
    <w:name w:val="FollowedHyperlink"/>
    <w:basedOn w:val="DefaultParagraphFont"/>
    <w:rsid w:val="00C8047B"/>
    <w:rPr>
      <w:color w:val="800080"/>
      <w:u w:val="single"/>
    </w:rPr>
  </w:style>
  <w:style w:type="paragraph" w:styleId="BlockText">
    <w:name w:val="Block Text"/>
    <w:basedOn w:val="Normal"/>
    <w:rsid w:val="00C8047B"/>
    <w:pPr>
      <w:spacing w:before="120" w:after="120"/>
      <w:ind w:left="113" w:right="113"/>
      <w:jc w:val="center"/>
    </w:pPr>
    <w:rPr>
      <w:sz w:val="26"/>
    </w:rPr>
  </w:style>
  <w:style w:type="character" w:customStyle="1" w:styleId="Heading1Char">
    <w:name w:val="Heading 1 Char"/>
    <w:basedOn w:val="DefaultParagraphFont"/>
    <w:link w:val="Heading1"/>
    <w:rsid w:val="008030A7"/>
    <w:rPr>
      <w:rFonts w:ascii=".VnTimeH" w:hAnsi=".VnTimeH"/>
      <w:b/>
      <w:sz w:val="36"/>
    </w:rPr>
  </w:style>
  <w:style w:type="table" w:styleId="TableGrid">
    <w:name w:val="Table Grid"/>
    <w:basedOn w:val="TableNormal"/>
    <w:rsid w:val="00565AF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047B"/>
    <w:rPr>
      <w:rFonts w:ascii=".VnTime" w:hAnsi=".VnTime"/>
      <w:sz w:val="28"/>
    </w:rPr>
  </w:style>
  <w:style w:type="paragraph" w:styleId="Heading1">
    <w:name w:val="heading 1"/>
    <w:basedOn w:val="Normal"/>
    <w:next w:val="Normal"/>
    <w:link w:val="Heading1Char"/>
    <w:qFormat/>
    <w:rsid w:val="00C8047B"/>
    <w:pPr>
      <w:keepNext/>
      <w:spacing w:before="160" w:after="160" w:line="360" w:lineRule="atLeast"/>
      <w:jc w:val="center"/>
      <w:outlineLvl w:val="0"/>
    </w:pPr>
    <w:rPr>
      <w:rFonts w:ascii=".VnTimeH" w:hAnsi=".VnTimeH"/>
      <w:b/>
      <w:sz w:val="36"/>
    </w:rPr>
  </w:style>
  <w:style w:type="paragraph" w:styleId="Heading2">
    <w:name w:val="heading 2"/>
    <w:basedOn w:val="Normal"/>
    <w:next w:val="Normal"/>
    <w:qFormat/>
    <w:rsid w:val="00C8047B"/>
    <w:pPr>
      <w:keepNext/>
      <w:outlineLvl w:val="1"/>
    </w:pPr>
    <w:rPr>
      <w:rFonts w:ascii=".VnArialH" w:hAnsi=".VnArialH"/>
      <w:sz w:val="36"/>
    </w:rPr>
  </w:style>
  <w:style w:type="paragraph" w:styleId="Heading3">
    <w:name w:val="heading 3"/>
    <w:basedOn w:val="Normal"/>
    <w:next w:val="Normal"/>
    <w:qFormat/>
    <w:rsid w:val="00C8047B"/>
    <w:pPr>
      <w:keepNext/>
      <w:spacing w:line="360" w:lineRule="atLeast"/>
      <w:jc w:val="center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C8047B"/>
    <w:pPr>
      <w:keepNext/>
      <w:spacing w:before="120"/>
      <w:jc w:val="center"/>
      <w:outlineLvl w:val="3"/>
    </w:pPr>
    <w:rPr>
      <w:b/>
      <w:sz w:val="26"/>
    </w:rPr>
  </w:style>
  <w:style w:type="paragraph" w:styleId="Heading5">
    <w:name w:val="heading 5"/>
    <w:basedOn w:val="Normal"/>
    <w:next w:val="Normal"/>
    <w:qFormat/>
    <w:rsid w:val="00C8047B"/>
    <w:pPr>
      <w:keepNext/>
      <w:jc w:val="center"/>
      <w:outlineLvl w:val="4"/>
    </w:pPr>
    <w:rPr>
      <w:rFonts w:ascii=".VnArialH" w:hAnsi=".VnArialH"/>
      <w:b/>
      <w:sz w:val="24"/>
    </w:rPr>
  </w:style>
  <w:style w:type="paragraph" w:styleId="Heading6">
    <w:name w:val="heading 6"/>
    <w:basedOn w:val="Normal"/>
    <w:next w:val="Normal"/>
    <w:qFormat/>
    <w:rsid w:val="00C8047B"/>
    <w:pPr>
      <w:keepNext/>
      <w:jc w:val="both"/>
      <w:outlineLvl w:val="5"/>
    </w:pPr>
    <w:rPr>
      <w:rFonts w:ascii=".VnTimeH" w:hAnsi=".VnTimeH"/>
      <w:b/>
      <w:sz w:val="26"/>
    </w:rPr>
  </w:style>
  <w:style w:type="paragraph" w:styleId="Heading7">
    <w:name w:val="heading 7"/>
    <w:basedOn w:val="Normal"/>
    <w:next w:val="Normal"/>
    <w:qFormat/>
    <w:rsid w:val="00C8047B"/>
    <w:pPr>
      <w:keepNext/>
      <w:numPr>
        <w:numId w:val="2"/>
      </w:numPr>
      <w:spacing w:line="360" w:lineRule="atLeast"/>
      <w:jc w:val="both"/>
      <w:outlineLvl w:val="6"/>
    </w:pPr>
    <w:rPr>
      <w:rFonts w:ascii=".VnTimeH" w:hAnsi=".VnTimeH"/>
      <w:b/>
      <w:sz w:val="26"/>
    </w:rPr>
  </w:style>
  <w:style w:type="paragraph" w:styleId="Heading8">
    <w:name w:val="heading 8"/>
    <w:basedOn w:val="Normal"/>
    <w:next w:val="Normal"/>
    <w:qFormat/>
    <w:rsid w:val="00C8047B"/>
    <w:pPr>
      <w:keepNext/>
      <w:numPr>
        <w:numId w:val="1"/>
      </w:numPr>
      <w:spacing w:line="360" w:lineRule="atLeast"/>
      <w:jc w:val="both"/>
      <w:outlineLvl w:val="7"/>
    </w:pPr>
    <w:rPr>
      <w:rFonts w:ascii=".VnTimeH" w:hAnsi=".VnTimeH"/>
      <w:b/>
      <w:sz w:val="26"/>
    </w:rPr>
  </w:style>
  <w:style w:type="paragraph" w:styleId="Heading9">
    <w:name w:val="heading 9"/>
    <w:basedOn w:val="Normal"/>
    <w:next w:val="Normal"/>
    <w:qFormat/>
    <w:rsid w:val="00C8047B"/>
    <w:pPr>
      <w:keepNext/>
      <w:spacing w:before="60" w:after="60" w:line="360" w:lineRule="atLeast"/>
      <w:jc w:val="both"/>
      <w:outlineLvl w:val="8"/>
    </w:pPr>
    <w:rPr>
      <w:i/>
      <w:sz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rsid w:val="00C8047B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rsid w:val="00C8047B"/>
    <w:pPr>
      <w:tabs>
        <w:tab w:val="center" w:pos="4320"/>
        <w:tab w:val="right" w:pos="8640"/>
      </w:tabs>
    </w:pPr>
  </w:style>
  <w:style w:type="paragraph" w:styleId="BodyTextIndent">
    <w:name w:val="Body Text Indent"/>
    <w:basedOn w:val="Normal"/>
    <w:rsid w:val="00C8047B"/>
    <w:pPr>
      <w:ind w:firstLine="426"/>
      <w:jc w:val="both"/>
    </w:pPr>
    <w:rPr>
      <w:sz w:val="26"/>
    </w:rPr>
  </w:style>
  <w:style w:type="paragraph" w:styleId="BodyText">
    <w:name w:val="Body Text"/>
    <w:basedOn w:val="Normal"/>
    <w:rsid w:val="00C8047B"/>
    <w:pPr>
      <w:spacing w:line="360" w:lineRule="atLeast"/>
      <w:jc w:val="both"/>
    </w:pPr>
  </w:style>
  <w:style w:type="character" w:styleId="PageNumber">
    <w:name w:val="page number"/>
    <w:basedOn w:val="DefaultParagraphFont"/>
    <w:rsid w:val="00C8047B"/>
  </w:style>
  <w:style w:type="paragraph" w:styleId="BodyText3">
    <w:name w:val="Body Text 3"/>
    <w:basedOn w:val="Normal"/>
    <w:rsid w:val="00C8047B"/>
    <w:pPr>
      <w:spacing w:line="360" w:lineRule="atLeast"/>
      <w:jc w:val="both"/>
    </w:pPr>
    <w:rPr>
      <w:b/>
      <w:sz w:val="26"/>
    </w:rPr>
  </w:style>
  <w:style w:type="paragraph" w:styleId="BodyTextIndent2">
    <w:name w:val="Body Text Indent 2"/>
    <w:basedOn w:val="Normal"/>
    <w:rsid w:val="00C8047B"/>
    <w:pPr>
      <w:spacing w:line="360" w:lineRule="atLeast"/>
      <w:ind w:firstLine="567"/>
      <w:jc w:val="both"/>
    </w:pPr>
    <w:rPr>
      <w:sz w:val="26"/>
    </w:rPr>
  </w:style>
  <w:style w:type="paragraph" w:styleId="BodyTextIndent3">
    <w:name w:val="Body Text Indent 3"/>
    <w:basedOn w:val="Normal"/>
    <w:rsid w:val="00C8047B"/>
    <w:pPr>
      <w:suppressAutoHyphens/>
      <w:ind w:firstLine="567"/>
    </w:pPr>
    <w:rPr>
      <w:spacing w:val="-3"/>
      <w:sz w:val="26"/>
    </w:rPr>
  </w:style>
  <w:style w:type="paragraph" w:styleId="BodyText2">
    <w:name w:val="Body Text 2"/>
    <w:basedOn w:val="Normal"/>
    <w:rsid w:val="00C8047B"/>
    <w:pPr>
      <w:jc w:val="both"/>
    </w:pPr>
    <w:rPr>
      <w:sz w:val="26"/>
    </w:rPr>
  </w:style>
  <w:style w:type="paragraph" w:styleId="Caption">
    <w:name w:val="caption"/>
    <w:basedOn w:val="Normal"/>
    <w:next w:val="Normal"/>
    <w:qFormat/>
    <w:rsid w:val="00C8047B"/>
    <w:pPr>
      <w:jc w:val="center"/>
    </w:pPr>
    <w:rPr>
      <w:rFonts w:ascii=".VnTimeH" w:hAnsi=".VnTimeH"/>
      <w:b/>
      <w:sz w:val="36"/>
    </w:rPr>
  </w:style>
  <w:style w:type="character" w:styleId="Hyperlink">
    <w:name w:val="Hyperlink"/>
    <w:basedOn w:val="DefaultParagraphFont"/>
    <w:rsid w:val="00C8047B"/>
    <w:rPr>
      <w:color w:val="0000FF"/>
      <w:u w:val="single"/>
    </w:rPr>
  </w:style>
  <w:style w:type="character" w:styleId="FollowedHyperlink">
    <w:name w:val="FollowedHyperlink"/>
    <w:basedOn w:val="DefaultParagraphFont"/>
    <w:rsid w:val="00C8047B"/>
    <w:rPr>
      <w:color w:val="800080"/>
      <w:u w:val="single"/>
    </w:rPr>
  </w:style>
  <w:style w:type="paragraph" w:styleId="BlockText">
    <w:name w:val="Block Text"/>
    <w:basedOn w:val="Normal"/>
    <w:rsid w:val="00C8047B"/>
    <w:pPr>
      <w:spacing w:before="120" w:after="120"/>
      <w:ind w:left="113" w:right="113"/>
      <w:jc w:val="center"/>
    </w:pPr>
    <w:rPr>
      <w:sz w:val="26"/>
    </w:rPr>
  </w:style>
  <w:style w:type="character" w:customStyle="1" w:styleId="Heading1Char">
    <w:name w:val="Heading 1 Char"/>
    <w:basedOn w:val="DefaultParagraphFont"/>
    <w:link w:val="Heading1"/>
    <w:rsid w:val="008030A7"/>
    <w:rPr>
      <w:rFonts w:ascii=".VnTimeH" w:hAnsi=".VnTimeH"/>
      <w:b/>
      <w:sz w:val="36"/>
    </w:rPr>
  </w:style>
  <w:style w:type="table" w:styleId="TableGrid">
    <w:name w:val="Table Grid"/>
    <w:basedOn w:val="TableNormal"/>
    <w:rsid w:val="00565AF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\NHA\QL1\BIa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6D090D-082D-499E-BC34-0A3B0F4D1C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BIa</Template>
  <TotalTime>7</TotalTime>
  <Pages>1</Pages>
  <Words>162</Words>
  <Characters>750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Are You suprised ?</vt:lpstr>
    </vt:vector>
  </TitlesOfParts>
  <Company>Nippon Koei</Company>
  <LinksUpToDate>false</LinksUpToDate>
  <CharactersWithSpaces>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Are You suprised ?</dc:title>
  <dc:subject>Birthday</dc:subject>
  <dc:creator>Ulysses R. Gotera</dc:creator>
  <cp:keywords>Birthday</cp:keywords>
  <cp:lastModifiedBy>Hoa</cp:lastModifiedBy>
  <cp:revision>10</cp:revision>
  <cp:lastPrinted>2014-12-16T07:56:00Z</cp:lastPrinted>
  <dcterms:created xsi:type="dcterms:W3CDTF">2013-10-22T02:50:00Z</dcterms:created>
  <dcterms:modified xsi:type="dcterms:W3CDTF">2014-12-16T07:56:00Z</dcterms:modified>
</cp:coreProperties>
</file>